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F60D8">
        <w:rPr>
          <w:rFonts w:ascii="Arial" w:hAnsi="Arial" w:cs="Arial"/>
          <w:b/>
          <w:sz w:val="24"/>
          <w:szCs w:val="24"/>
        </w:rPr>
        <w:t xml:space="preserve">       </w:t>
      </w:r>
      <w:r w:rsidR="00F86A73" w:rsidRPr="001A659D">
        <w:rPr>
          <w:rFonts w:ascii="Arial" w:hAnsi="Arial" w:cs="Arial"/>
          <w:b/>
          <w:sz w:val="24"/>
          <w:szCs w:val="24"/>
        </w:rPr>
        <w:t>RP-</w:t>
      </w:r>
      <w:r w:rsidR="00DA004C">
        <w:rPr>
          <w:rFonts w:ascii="Arial" w:hAnsi="Arial" w:cs="Arial"/>
          <w:b/>
          <w:sz w:val="24"/>
          <w:szCs w:val="24"/>
        </w:rPr>
        <w:t>20</w:t>
      </w:r>
      <w:r w:rsidR="002550EB">
        <w:rPr>
          <w:rFonts w:ascii="Arial" w:hAnsi="Arial" w:cs="Arial"/>
          <w:b/>
          <w:sz w:val="24"/>
          <w:szCs w:val="24"/>
          <w:lang w:eastAsia="ja-JP"/>
        </w:rPr>
        <w:t>1701</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14-18</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9.8.7 UE power saving enhancements for NR [RAN2 WI: NR_UE_pow_sav_enh]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2550EB" w:rsidRDefault="0036248C" w:rsidP="008836AC">
            <w:pPr>
              <w:tabs>
                <w:tab w:val="left" w:pos="567"/>
              </w:tabs>
              <w:spacing w:after="0"/>
              <w:rPr>
                <w:rFonts w:ascii="Arial" w:hAnsi="Arial" w:cs="Arial"/>
              </w:rPr>
            </w:pP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2550EB"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2550EB"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Core part: </w:t>
            </w:r>
            <w:r w:rsidR="002550EB" w:rsidRPr="002550EB">
              <w:rPr>
                <w:rFonts w:ascii="Arial" w:hAnsi="Arial" w:cs="Arial"/>
                <w:lang w:eastAsia="ja-JP"/>
              </w:rPr>
              <w:t>09</w:t>
            </w:r>
            <w:r w:rsidRPr="002550EB">
              <w:rPr>
                <w:rFonts w:ascii="Arial" w:hAnsi="Arial" w:cs="Arial"/>
                <w:lang w:eastAsia="ja-JP"/>
              </w:rPr>
              <w:t>/</w:t>
            </w:r>
            <w:r w:rsidR="002550EB" w:rsidRPr="002550EB">
              <w:rPr>
                <w:rFonts w:ascii="Arial" w:hAnsi="Arial" w:cs="Arial"/>
                <w:lang w:eastAsia="ja-JP"/>
              </w:rPr>
              <w:t>2021</w:t>
            </w:r>
          </w:p>
        </w:tc>
        <w:tc>
          <w:tcPr>
            <w:tcW w:w="2268" w:type="dxa"/>
          </w:tcPr>
          <w:p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Performance part: </w:t>
            </w:r>
            <w:r w:rsidR="002550EB" w:rsidRPr="002550EB">
              <w:rPr>
                <w:rFonts w:ascii="Arial" w:hAnsi="Arial" w:cs="Arial"/>
                <w:lang w:eastAsia="ja-JP"/>
              </w:rPr>
              <w:t>03</w:t>
            </w:r>
            <w:r w:rsidRPr="002550EB">
              <w:rPr>
                <w:rFonts w:ascii="Arial" w:hAnsi="Arial" w:cs="Arial"/>
                <w:lang w:eastAsia="ja-JP"/>
              </w:rPr>
              <w:t>/</w:t>
            </w:r>
            <w:r w:rsidR="002550EB" w:rsidRPr="002550EB">
              <w:rPr>
                <w:rFonts w:ascii="Arial" w:hAnsi="Arial" w:cs="Arial"/>
                <w:lang w:eastAsia="ja-JP"/>
              </w:rPr>
              <w:t>2022</w:t>
            </w:r>
          </w:p>
        </w:tc>
        <w:tc>
          <w:tcPr>
            <w:tcW w:w="1694" w:type="dxa"/>
            <w:gridSpan w:val="2"/>
          </w:tcPr>
          <w:p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2550EB" w:rsidRPr="003466BA" w:rsidRDefault="002550EB" w:rsidP="002550E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Overall: 10</w:t>
            </w:r>
            <w:r w:rsidRPr="003466BA">
              <w:rPr>
                <w:rFonts w:ascii="Arial" w:hAnsi="Arial" w:cs="Arial"/>
                <w:color w:val="FF9201"/>
                <w:kern w:val="2"/>
                <w:sz w:val="21"/>
                <w:szCs w:val="22"/>
                <w:lang w:eastAsia="ja-JP"/>
              </w:rPr>
              <w:t xml:space="preserve">% </w:t>
            </w:r>
          </w:p>
          <w:p w:rsidR="002550EB" w:rsidRPr="003466BA" w:rsidRDefault="002550EB" w:rsidP="002550E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15</w:t>
            </w:r>
            <w:r w:rsidRPr="003466BA">
              <w:rPr>
                <w:rFonts w:ascii="Arial" w:hAnsi="Arial" w:cs="Arial"/>
                <w:color w:val="FF9201"/>
                <w:kern w:val="2"/>
                <w:sz w:val="21"/>
                <w:szCs w:val="22"/>
                <w:lang w:eastAsia="ja-JP"/>
              </w:rPr>
              <w:t>%</w:t>
            </w:r>
          </w:p>
          <w:p w:rsidR="002550EB" w:rsidRPr="003466BA" w:rsidRDefault="002550EB" w:rsidP="002550E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RAN2: 10</w:t>
            </w:r>
            <w:r w:rsidRPr="003466BA">
              <w:rPr>
                <w:rFonts w:ascii="Arial" w:hAnsi="Arial" w:cs="Arial"/>
                <w:color w:val="FF9201"/>
                <w:kern w:val="2"/>
                <w:sz w:val="21"/>
                <w:szCs w:val="22"/>
                <w:lang w:eastAsia="ja-JP"/>
              </w:rPr>
              <w:t>%</w:t>
            </w:r>
          </w:p>
          <w:p w:rsidR="00871653" w:rsidRPr="008836AC" w:rsidRDefault="002550EB" w:rsidP="002550E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2268" w:type="dxa"/>
          </w:tcPr>
          <w:p w:rsidR="002550EB" w:rsidRPr="003466BA" w:rsidRDefault="00871653" w:rsidP="002550EB">
            <w:pPr>
              <w:tabs>
                <w:tab w:val="left" w:pos="567"/>
              </w:tabs>
              <w:spacing w:after="0"/>
              <w:rPr>
                <w:rFonts w:ascii="Arial" w:hAnsi="Arial" w:cs="Arial"/>
                <w:color w:val="FF9201"/>
                <w:kern w:val="2"/>
                <w:sz w:val="21"/>
                <w:szCs w:val="22"/>
                <w:lang w:eastAsia="ja-JP"/>
              </w:rPr>
            </w:pPr>
            <w:r>
              <w:rPr>
                <w:rFonts w:ascii="Arial" w:hAnsi="Arial" w:cs="Arial"/>
                <w:lang w:eastAsia="ja-JP"/>
              </w:rPr>
              <w:t xml:space="preserve">Performance Part: </w:t>
            </w:r>
            <w:r w:rsidR="002550EB" w:rsidRPr="003466BA">
              <w:rPr>
                <w:rFonts w:ascii="Arial" w:hAnsi="Arial" w:cs="Arial"/>
                <w:color w:val="FF9201"/>
                <w:kern w:val="2"/>
                <w:sz w:val="21"/>
                <w:szCs w:val="22"/>
                <w:lang w:eastAsia="ja-JP"/>
              </w:rPr>
              <w:t xml:space="preserve">Overall: 0% </w:t>
            </w:r>
          </w:p>
          <w:p w:rsidR="002550EB" w:rsidRPr="003466BA" w:rsidRDefault="002550EB" w:rsidP="002550EB">
            <w:pPr>
              <w:tabs>
                <w:tab w:val="left" w:pos="567"/>
              </w:tabs>
              <w:spacing w:after="0"/>
              <w:rPr>
                <w:rFonts w:ascii="Arial" w:hAnsi="Arial" w:cs="Arial"/>
                <w:color w:val="FF9201"/>
                <w:kern w:val="2"/>
                <w:sz w:val="21"/>
                <w:szCs w:val="22"/>
                <w:lang w:eastAsia="ja-JP"/>
              </w:rPr>
            </w:pPr>
            <w:r>
              <w:rPr>
                <w:rFonts w:ascii="Arial" w:hAnsi="Arial" w:cs="Arial"/>
                <w:color w:val="FF9201"/>
                <w:kern w:val="2"/>
                <w:sz w:val="21"/>
                <w:szCs w:val="22"/>
                <w:lang w:eastAsia="ja-JP"/>
              </w:rPr>
              <w:t>RAN1: 0</w:t>
            </w:r>
            <w:r w:rsidRPr="003466BA">
              <w:rPr>
                <w:rFonts w:ascii="Arial" w:hAnsi="Arial" w:cs="Arial"/>
                <w:color w:val="FF9201"/>
                <w:kern w:val="2"/>
                <w:sz w:val="21"/>
                <w:szCs w:val="22"/>
                <w:lang w:eastAsia="ja-JP"/>
              </w:rPr>
              <w:t>%</w:t>
            </w:r>
          </w:p>
          <w:p w:rsidR="002550EB" w:rsidRPr="003466BA" w:rsidRDefault="002550EB" w:rsidP="002550EB">
            <w:pPr>
              <w:tabs>
                <w:tab w:val="left" w:pos="567"/>
              </w:tabs>
              <w:spacing w:after="0"/>
              <w:rPr>
                <w:rFonts w:ascii="Arial" w:hAnsi="Arial" w:cs="Arial"/>
                <w:color w:val="FF9201"/>
                <w:kern w:val="2"/>
                <w:sz w:val="21"/>
                <w:szCs w:val="22"/>
                <w:lang w:eastAsia="ja-JP"/>
              </w:rPr>
            </w:pPr>
            <w:r w:rsidRPr="003466BA">
              <w:rPr>
                <w:rFonts w:ascii="Arial" w:hAnsi="Arial" w:cs="Arial"/>
                <w:color w:val="FF9201"/>
                <w:kern w:val="2"/>
                <w:sz w:val="21"/>
                <w:szCs w:val="22"/>
                <w:lang w:eastAsia="ja-JP"/>
              </w:rPr>
              <w:t>RAN2: 0%</w:t>
            </w:r>
          </w:p>
          <w:p w:rsidR="00871653" w:rsidRPr="008836AC" w:rsidRDefault="002550EB" w:rsidP="002550EB">
            <w:pPr>
              <w:tabs>
                <w:tab w:val="left" w:pos="567"/>
              </w:tabs>
              <w:spacing w:after="0"/>
              <w:rPr>
                <w:rFonts w:ascii="Arial" w:hAnsi="Arial" w:cs="Arial"/>
                <w:lang w:eastAsia="ja-JP"/>
              </w:rPr>
            </w:pPr>
            <w:r w:rsidRPr="003466BA">
              <w:rPr>
                <w:rFonts w:ascii="Arial" w:hAnsi="Arial" w:cs="Arial"/>
                <w:color w:val="FF9201"/>
                <w:kern w:val="2"/>
                <w:sz w:val="21"/>
                <w:szCs w:val="22"/>
                <w:lang w:eastAsia="ja-JP"/>
              </w:rPr>
              <w:t>RAN4: 0%</w:t>
            </w:r>
          </w:p>
        </w:tc>
        <w:tc>
          <w:tcPr>
            <w:tcW w:w="1694" w:type="dxa"/>
            <w:gridSpan w:val="2"/>
          </w:tcPr>
          <w:p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2550EB">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rsidTr="002550EB">
        <w:tc>
          <w:tcPr>
            <w:tcW w:w="1415" w:type="dxa"/>
            <w:vMerge w:val="restart"/>
            <w:vAlign w:val="center"/>
          </w:tcPr>
          <w:p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rsidTr="002550EB">
        <w:tc>
          <w:tcPr>
            <w:tcW w:w="1415" w:type="dxa"/>
            <w:vMerge/>
          </w:tcPr>
          <w:p w:rsidR="002550EB" w:rsidRPr="008836AC" w:rsidRDefault="002550EB" w:rsidP="002550EB">
            <w:pPr>
              <w:tabs>
                <w:tab w:val="left" w:pos="567"/>
              </w:tabs>
              <w:rPr>
                <w:rFonts w:ascii="Arial" w:hAnsi="Arial" w:cs="Arial"/>
                <w:b/>
              </w:rPr>
            </w:pP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rsidTr="002550EB">
        <w:tc>
          <w:tcPr>
            <w:tcW w:w="1415" w:type="dxa"/>
            <w:vMerge/>
          </w:tcPr>
          <w:p w:rsidR="002550EB" w:rsidRPr="008836AC" w:rsidRDefault="002550EB" w:rsidP="002550EB">
            <w:pPr>
              <w:tabs>
                <w:tab w:val="left" w:pos="567"/>
              </w:tabs>
              <w:rPr>
                <w:rFonts w:ascii="Arial" w:hAnsi="Arial" w:cs="Arial"/>
                <w:b/>
              </w:rPr>
            </w:pPr>
          </w:p>
        </w:tc>
        <w:tc>
          <w:tcPr>
            <w:tcW w:w="1335" w:type="dxa"/>
          </w:tcPr>
          <w:p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2550EB" w:rsidP="00C4666A">
            <w:pPr>
              <w:pStyle w:val="TAL"/>
              <w:jc w:val="center"/>
              <w:rPr>
                <w:color w:val="FF0000"/>
                <w:lang w:eastAsia="ja-JP"/>
              </w:rPr>
            </w:pPr>
            <w:r w:rsidRPr="002550EB">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bookmarkStart w:id="0" w:name="_GoBack"/>
      <w:bookmarkEnd w:id="0"/>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2550EB" w:rsidRDefault="002550EB" w:rsidP="00A26CB2">
      <w:pPr>
        <w:rPr>
          <w:lang w:eastAsia="ja-JP"/>
        </w:rPr>
      </w:pPr>
      <w:r>
        <w:rPr>
          <w:lang w:eastAsia="ja-JP"/>
        </w:rPr>
        <w:t xml:space="preserve">In RAN1 #102-e meeting, the following are </w:t>
      </w:r>
      <w:r w:rsidR="001F60D8">
        <w:rPr>
          <w:lang w:eastAsia="ja-JP"/>
        </w:rPr>
        <w:t>provided</w:t>
      </w:r>
      <w:r>
        <w:rPr>
          <w:lang w:eastAsia="ja-JP"/>
        </w:rPr>
        <w:t>:</w:t>
      </w:r>
    </w:p>
    <w:tbl>
      <w:tblPr>
        <w:tblStyle w:val="TableGrid"/>
        <w:tblW w:w="0" w:type="auto"/>
        <w:tblLook w:val="04A0" w:firstRow="1" w:lastRow="0" w:firstColumn="1" w:lastColumn="0" w:noHBand="0" w:noVBand="1"/>
      </w:tblPr>
      <w:tblGrid>
        <w:gridCol w:w="10194"/>
      </w:tblGrid>
      <w:tr w:rsidR="00614E39" w:rsidTr="001D1638">
        <w:tc>
          <w:tcPr>
            <w:tcW w:w="10194" w:type="dxa"/>
            <w:shd w:val="clear" w:color="auto" w:fill="F2F2F2" w:themeFill="background1" w:themeFillShade="F2"/>
          </w:tcPr>
          <w:p w:rsidR="00614E39" w:rsidRDefault="00614E39" w:rsidP="001D1638">
            <w:pPr>
              <w:numPr>
                <w:ilvl w:val="0"/>
                <w:numId w:val="19"/>
              </w:numPr>
              <w:adjustRightInd/>
              <w:textAlignment w:val="auto"/>
            </w:pPr>
            <w:r>
              <w:t>Specify enhancements for idle/inactive-mode UE power saving, considering system performance aspects [RAN2, RAN1]</w:t>
            </w:r>
          </w:p>
          <w:p w:rsidR="00614E39" w:rsidRDefault="00614E39" w:rsidP="001D1638">
            <w:pPr>
              <w:numPr>
                <w:ilvl w:val="1"/>
                <w:numId w:val="19"/>
              </w:numPr>
              <w:adjustRightInd/>
              <w:textAlignment w:val="auto"/>
            </w:pPr>
            <w:r>
              <w:t>Study and specify paging enhancement(s) to reduce unnecessary UE paging receptions, subject to no impact to legacy UEs [RAN2, RAN1]</w:t>
            </w:r>
          </w:p>
          <w:p w:rsidR="00614E39" w:rsidRDefault="00614E39" w:rsidP="001D1638">
            <w:pPr>
              <w:numPr>
                <w:ilvl w:val="0"/>
                <w:numId w:val="20"/>
              </w:numPr>
            </w:pPr>
            <w:r>
              <w:t>NOTE: RAN1 to check and update, if needed, evaluation methodology in RAN1 #102-e meeting</w:t>
            </w:r>
          </w:p>
          <w:p w:rsidR="00614E39" w:rsidRDefault="00614E39" w:rsidP="001D1638">
            <w:pPr>
              <w:rPr>
                <w:lang w:eastAsia="ja-JP"/>
              </w:rPr>
            </w:pPr>
          </w:p>
          <w:p w:rsidR="00614E39" w:rsidRPr="009829A0" w:rsidRDefault="00614E39" w:rsidP="001D1638">
            <w:pPr>
              <w:rPr>
                <w:b/>
                <w:lang w:eastAsia="ja-JP"/>
              </w:rPr>
            </w:pPr>
            <w:r w:rsidRPr="009829A0">
              <w:rPr>
                <w:b/>
                <w:lang w:eastAsia="ja-JP"/>
              </w:rPr>
              <w:t>Agreements related to the above scope item are as follows:</w:t>
            </w:r>
          </w:p>
        </w:tc>
      </w:tr>
      <w:tr w:rsidR="00614E39" w:rsidTr="001D1638">
        <w:tc>
          <w:tcPr>
            <w:tcW w:w="10194" w:type="dxa"/>
          </w:tcPr>
          <w:p w:rsidR="00614E39" w:rsidRPr="009829A0" w:rsidRDefault="00614E39" w:rsidP="001D1638">
            <w:pPr>
              <w:rPr>
                <w:color w:val="1F497D"/>
                <w:highlight w:val="green"/>
                <w:lang w:eastAsia="ko-KR"/>
              </w:rPr>
            </w:pPr>
            <w:r w:rsidRPr="009829A0">
              <w:rPr>
                <w:color w:val="1F497D"/>
                <w:highlight w:val="green"/>
              </w:rPr>
              <w:t>Agreements:</w:t>
            </w:r>
          </w:p>
          <w:p w:rsidR="00614E39" w:rsidRPr="009829A0" w:rsidRDefault="00614E39" w:rsidP="001D1638">
            <w:r w:rsidRPr="009829A0">
              <w:t>For study of Rel-17 paging enhancement, the following are assumed as a baseline for FR1 and FR2:</w:t>
            </w:r>
          </w:p>
          <w:p w:rsidR="00614E39" w:rsidRPr="009829A0" w:rsidRDefault="00614E39" w:rsidP="001D1638">
            <w:pPr>
              <w:pStyle w:val="FollowedHyperlink"/>
              <w:numPr>
                <w:ilvl w:val="0"/>
                <w:numId w:val="21"/>
              </w:numPr>
              <w:rPr>
                <w:rFonts w:eastAsia="Gulim"/>
              </w:rPr>
            </w:pPr>
            <w:r w:rsidRPr="009829A0">
              <w:rPr>
                <w:rFonts w:eastAsia="Gulim"/>
              </w:rPr>
              <w:t>Reference configuration for FR1/FR2 as specified in Section 8.1.1/8.1.2 of TR 38.840</w:t>
            </w:r>
          </w:p>
          <w:p w:rsidR="00614E39" w:rsidRPr="009829A0" w:rsidRDefault="00614E39" w:rsidP="001D1638">
            <w:pPr>
              <w:pStyle w:val="FollowedHyperlink"/>
              <w:numPr>
                <w:ilvl w:val="1"/>
                <w:numId w:val="21"/>
              </w:numPr>
              <w:rPr>
                <w:rFonts w:eastAsia="Gulim"/>
              </w:rPr>
            </w:pPr>
            <w:r w:rsidRPr="009829A0">
              <w:rPr>
                <w:rFonts w:eastAsia="Gulim"/>
              </w:rPr>
              <w:t>Note: the setting for some PDSCH parameters may not be applicable for RedCap UEs</w:t>
            </w:r>
          </w:p>
          <w:p w:rsidR="00614E39" w:rsidRPr="009829A0" w:rsidRDefault="00614E39" w:rsidP="001D1638">
            <w:pPr>
              <w:pStyle w:val="FollowedHyperlink"/>
              <w:numPr>
                <w:ilvl w:val="0"/>
                <w:numId w:val="21"/>
              </w:numPr>
              <w:rPr>
                <w:rFonts w:eastAsia="Gulim"/>
              </w:rPr>
            </w:pPr>
            <w:r w:rsidRPr="009829A0">
              <w:rPr>
                <w:rFonts w:eastAsia="Gulim"/>
              </w:rPr>
              <w:t xml:space="preserve">Baseline paging cycle length: [1.28] second </w:t>
            </w:r>
          </w:p>
          <w:p w:rsidR="00614E39" w:rsidRPr="009829A0" w:rsidRDefault="00614E39" w:rsidP="001D1638">
            <w:pPr>
              <w:pStyle w:val="FollowedHyperlink"/>
              <w:numPr>
                <w:ilvl w:val="0"/>
                <w:numId w:val="21"/>
              </w:numPr>
              <w:rPr>
                <w:rFonts w:eastAsia="Gulim"/>
              </w:rPr>
            </w:pPr>
            <w:r w:rsidRPr="009829A0">
              <w:rPr>
                <w:rFonts w:eastAsia="Gulim"/>
              </w:rPr>
              <w:t>SS burst related assumptions:</w:t>
            </w:r>
          </w:p>
          <w:p w:rsidR="00614E39" w:rsidRPr="009829A0" w:rsidRDefault="00614E39" w:rsidP="001D1638">
            <w:pPr>
              <w:pStyle w:val="FollowedHyperlink"/>
              <w:numPr>
                <w:ilvl w:val="1"/>
                <w:numId w:val="21"/>
              </w:numPr>
              <w:rPr>
                <w:rFonts w:eastAsia="Gulim"/>
              </w:rPr>
            </w:pPr>
            <w:r w:rsidRPr="009829A0">
              <w:rPr>
                <w:rFonts w:eastAsia="Gulim"/>
              </w:rPr>
              <w:t>20 ms periodicity</w:t>
            </w:r>
          </w:p>
          <w:p w:rsidR="00614E39" w:rsidRPr="009829A0" w:rsidRDefault="00614E39" w:rsidP="001D1638">
            <w:pPr>
              <w:pStyle w:val="FollowedHyperlink"/>
              <w:numPr>
                <w:ilvl w:val="1"/>
                <w:numId w:val="21"/>
              </w:numPr>
              <w:rPr>
                <w:rFonts w:eastAsia="Gulim"/>
              </w:rPr>
            </w:pPr>
            <w:r w:rsidRPr="009829A0">
              <w:rPr>
                <w:rFonts w:eastAsia="Gulim"/>
              </w:rPr>
              <w:t>2 ms duration for serving cell RRM measurement, which can overlap with the one for synchronization before PO</w:t>
            </w:r>
          </w:p>
          <w:p w:rsidR="00614E39" w:rsidRPr="009829A0" w:rsidRDefault="00614E39" w:rsidP="001D1638">
            <w:pPr>
              <w:pStyle w:val="FollowedHyperlink"/>
              <w:numPr>
                <w:ilvl w:val="1"/>
                <w:numId w:val="21"/>
              </w:numPr>
              <w:rPr>
                <w:rFonts w:eastAsia="Gulim"/>
              </w:rPr>
            </w:pPr>
            <w:r w:rsidRPr="009829A0">
              <w:rPr>
                <w:rFonts w:eastAsia="Gulim"/>
              </w:rPr>
              <w:t>FFS time/frequency tracking</w:t>
            </w:r>
          </w:p>
          <w:p w:rsidR="00614E39" w:rsidRPr="009829A0" w:rsidRDefault="00614E39" w:rsidP="001D1638">
            <w:pPr>
              <w:pStyle w:val="FollowedHyperlink"/>
              <w:numPr>
                <w:ilvl w:val="0"/>
                <w:numId w:val="21"/>
              </w:numPr>
              <w:rPr>
                <w:rFonts w:eastAsia="Gulim"/>
              </w:rPr>
            </w:pPr>
            <w:r w:rsidRPr="009829A0">
              <w:rPr>
                <w:rFonts w:eastAsia="Gulim"/>
              </w:rPr>
              <w:t>Measurement related assumptions:</w:t>
            </w:r>
          </w:p>
          <w:p w:rsidR="00614E39" w:rsidRPr="009829A0" w:rsidRDefault="00614E39" w:rsidP="001D1638">
            <w:pPr>
              <w:pStyle w:val="FollowedHyperlink"/>
              <w:numPr>
                <w:ilvl w:val="1"/>
                <w:numId w:val="21"/>
              </w:numPr>
              <w:rPr>
                <w:rFonts w:eastAsia="Gulim"/>
              </w:rPr>
            </w:pPr>
            <w:r w:rsidRPr="009829A0">
              <w:rPr>
                <w:rFonts w:eastAsia="Gulim"/>
              </w:rPr>
              <w:t>20 ms SMTC periodicity</w:t>
            </w:r>
          </w:p>
          <w:p w:rsidR="00614E39" w:rsidRPr="009829A0" w:rsidRDefault="00614E39" w:rsidP="001D1638">
            <w:pPr>
              <w:pStyle w:val="FollowedHyperlink"/>
              <w:numPr>
                <w:ilvl w:val="1"/>
                <w:numId w:val="21"/>
              </w:numPr>
              <w:rPr>
                <w:rFonts w:eastAsia="Gulim"/>
              </w:rPr>
            </w:pPr>
            <w:r w:rsidRPr="009829A0">
              <w:rPr>
                <w:rFonts w:eastAsia="Gulim"/>
              </w:rPr>
              <w:t>2 ms SMTC window for intra-frequency RRM measurement, assuming synchronized deployment</w:t>
            </w:r>
          </w:p>
          <w:p w:rsidR="00614E39" w:rsidRPr="009829A0" w:rsidRDefault="00614E39" w:rsidP="001D1638">
            <w:pPr>
              <w:pStyle w:val="FollowedHyperlink"/>
              <w:numPr>
                <w:ilvl w:val="1"/>
                <w:numId w:val="21"/>
              </w:numPr>
              <w:rPr>
                <w:rFonts w:eastAsia="Gulim"/>
              </w:rPr>
            </w:pPr>
            <w:r w:rsidRPr="009829A0">
              <w:rPr>
                <w:rFonts w:eastAsia="Gulim"/>
              </w:rPr>
              <w:t>[5 ms SMTC window and 6 ms measurement gap for inter-frequency RRM measurement]</w:t>
            </w:r>
          </w:p>
          <w:p w:rsidR="00614E39" w:rsidRPr="009829A0" w:rsidRDefault="00614E39" w:rsidP="001D1638">
            <w:pPr>
              <w:pStyle w:val="FollowedHyperlink"/>
              <w:numPr>
                <w:ilvl w:val="1"/>
                <w:numId w:val="21"/>
              </w:numPr>
              <w:rPr>
                <w:rFonts w:eastAsia="Gulim"/>
              </w:rPr>
            </w:pPr>
            <w:r w:rsidRPr="009829A0">
              <w:rPr>
                <w:rFonts w:eastAsia="Gulim"/>
              </w:rPr>
              <w:t>Note: RAN4 requirement assumes one frequency layer per measurement gap, and 0.5 ms is assumed for switch in/out a frequency layer</w:t>
            </w:r>
          </w:p>
          <w:p w:rsidR="00614E39" w:rsidRDefault="00614E39" w:rsidP="001D1638">
            <w:pPr>
              <w:pStyle w:val="FollowedHyperlink"/>
              <w:numPr>
                <w:ilvl w:val="0"/>
                <w:numId w:val="21"/>
              </w:numPr>
              <w:rPr>
                <w:rFonts w:eastAsia="Gulim"/>
              </w:rPr>
            </w:pPr>
            <w:r w:rsidRPr="009829A0">
              <w:rPr>
                <w:rFonts w:eastAsia="Gulim"/>
              </w:rPr>
              <w:t>Note: the inclusion of potential TRS/CSI-RS occasions can be considered</w:t>
            </w:r>
          </w:p>
          <w:p w:rsidR="00614E39" w:rsidRPr="009829A0" w:rsidRDefault="00614E39" w:rsidP="001D1638">
            <w:pPr>
              <w:pStyle w:val="FollowedHyperlink"/>
              <w:rPr>
                <w:rFonts w:eastAsia="Gulim"/>
              </w:rPr>
            </w:pPr>
          </w:p>
          <w:p w:rsidR="00614E39" w:rsidRPr="009829A0" w:rsidRDefault="00614E39" w:rsidP="001D1638">
            <w:pPr>
              <w:rPr>
                <w:highlight w:val="green"/>
                <w:lang w:eastAsia="ko-KR"/>
              </w:rPr>
            </w:pPr>
            <w:r w:rsidRPr="009829A0">
              <w:rPr>
                <w:color w:val="000000"/>
                <w:highlight w:val="green"/>
                <w:shd w:val="clear" w:color="auto" w:fill="FFFF00"/>
              </w:rPr>
              <w:t>Agreements:</w:t>
            </w:r>
          </w:p>
          <w:p w:rsidR="00614E39" w:rsidRPr="009829A0" w:rsidRDefault="00614E39" w:rsidP="001D1638">
            <w:r w:rsidRPr="009829A0">
              <w:t>The following power consumption model for FR1 is utilized for the evaluations of Rel-17 UE power saving enhancements in idle/inactive mode</w:t>
            </w:r>
          </w:p>
          <w:p w:rsidR="00614E39" w:rsidRPr="009829A0" w:rsidRDefault="00614E39" w:rsidP="001D1638">
            <w:pPr>
              <w:pStyle w:val="FollowedHyperlink"/>
              <w:numPr>
                <w:ilvl w:val="0"/>
                <w:numId w:val="22"/>
              </w:numPr>
              <w:spacing w:before="100" w:beforeAutospacing="1" w:after="100" w:afterAutospacing="1"/>
              <w:rPr>
                <w:lang w:eastAsia="ko-KR"/>
              </w:rPr>
            </w:pPr>
            <w:r w:rsidRPr="009829A0">
              <w:rPr>
                <w:lang w:eastAsia="ko-KR"/>
              </w:rPr>
              <w:t>FFS: FR2 power consumption model for idle/inactive mode operations</w:t>
            </w:r>
          </w:p>
          <w:tbl>
            <w:tblPr>
              <w:tblW w:w="7752" w:type="dxa"/>
              <w:jc w:val="center"/>
              <w:tblCellMar>
                <w:left w:w="0" w:type="dxa"/>
                <w:right w:w="0" w:type="dxa"/>
              </w:tblCellMar>
              <w:tblLook w:val="04A0" w:firstRow="1" w:lastRow="0" w:firstColumn="1" w:lastColumn="0" w:noHBand="0" w:noVBand="1"/>
            </w:tblPr>
            <w:tblGrid>
              <w:gridCol w:w="1979"/>
              <w:gridCol w:w="2886"/>
              <w:gridCol w:w="2887"/>
            </w:tblGrid>
            <w:tr w:rsidR="00614E39" w:rsidRPr="009829A0" w:rsidTr="001D1638">
              <w:trPr>
                <w:trHeight w:val="17"/>
                <w:jc w:val="center"/>
              </w:trPr>
              <w:tc>
                <w:tcPr>
                  <w:tcW w:w="19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pStyle w:val="FollowedHyperlink"/>
                    <w:spacing w:before="100" w:beforeAutospacing="1" w:after="100" w:afterAutospacing="1" w:line="231" w:lineRule="atLeast"/>
                    <w:rPr>
                      <w:lang w:eastAsia="zh-CN"/>
                    </w:rPr>
                  </w:pPr>
                  <w:r w:rsidRPr="009829A0">
                    <w:t>Power State</w:t>
                  </w:r>
                </w:p>
              </w:tc>
              <w:tc>
                <w:tcPr>
                  <w:tcW w:w="28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Relative Power</w:t>
                  </w:r>
                </w:p>
                <w:p w:rsidR="00614E39" w:rsidRPr="009829A0" w:rsidRDefault="00614E39" w:rsidP="001D1638">
                  <w:pPr>
                    <w:spacing w:line="231" w:lineRule="atLeast"/>
                    <w:jc w:val="center"/>
                  </w:pPr>
                  <w:r w:rsidRPr="009829A0">
                    <w:t xml:space="preserve">(FR1 reference from TR </w:t>
                  </w:r>
                  <w:r w:rsidRPr="009829A0">
                    <w:rPr>
                      <w:strike/>
                      <w:color w:val="FF0000"/>
                    </w:rPr>
                    <w:t>84</w:t>
                  </w:r>
                  <w:r w:rsidRPr="009829A0">
                    <w:rPr>
                      <w:color w:val="FF0000"/>
                      <w:u w:val="single"/>
                    </w:rPr>
                    <w:t>38</w:t>
                  </w:r>
                  <w:r w:rsidRPr="009829A0">
                    <w:t>.840)</w:t>
                  </w:r>
                </w:p>
              </w:tc>
              <w:tc>
                <w:tcPr>
                  <w:tcW w:w="288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Relative Power</w:t>
                  </w:r>
                  <w:r w:rsidRPr="009829A0">
                    <w:rPr>
                      <w:rStyle w:val="Emphasis"/>
                    </w:rPr>
                    <w:t> </w:t>
                  </w:r>
                  <w:r w:rsidRPr="009829A0">
                    <w:br/>
                    <w:t>(Idle/inactive-mode operation with reception bandwidth 20 MHz)</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Deep Sleep (P</w:t>
                  </w:r>
                  <w:r w:rsidRPr="009829A0">
                    <w:rPr>
                      <w:vertAlign w:val="subscript"/>
                    </w:rPr>
                    <w:t>DS</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Light Sleep (P</w:t>
                  </w:r>
                  <w:r w:rsidRPr="009829A0">
                    <w:rPr>
                      <w:vertAlign w:val="subscript"/>
                    </w:rPr>
                    <w:t>LS</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20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20</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Micro sleep (P</w:t>
                  </w:r>
                  <w:r w:rsidRPr="009829A0">
                    <w:rPr>
                      <w:vertAlign w:val="subscript"/>
                    </w:rPr>
                    <w:t>MS</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45</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45</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PDCCH-only (P</w:t>
                  </w:r>
                  <w:r w:rsidRPr="009829A0">
                    <w:rPr>
                      <w:vertAlign w:val="subscript"/>
                    </w:rPr>
                    <w:t>PDCCH</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50</w:t>
                  </w:r>
                  <w:r w:rsidRPr="009829A0">
                    <w:rPr>
                      <w:vertAlign w:val="superscript"/>
                    </w:rPr>
                    <w:t>Note</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PDCCH + PDSCH (P</w:t>
                  </w:r>
                  <w:r w:rsidRPr="009829A0">
                    <w:rPr>
                      <w:vertAlign w:val="subscript"/>
                    </w:rPr>
                    <w:t>PDCCH+PDSCH</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300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120</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PDSCH-only (P</w:t>
                  </w:r>
                  <w:r w:rsidRPr="009829A0">
                    <w:rPr>
                      <w:vertAlign w:val="subscript"/>
                    </w:rPr>
                    <w:t>PDSCH</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280</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112</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SSB/CSI-RS proc. (P</w:t>
                  </w:r>
                  <w:r w:rsidRPr="009829A0">
                    <w:rPr>
                      <w:vertAlign w:val="subscript"/>
                    </w:rPr>
                    <w:t>SSB</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100 (synchronization or serving cell measurement)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jc w:val="center"/>
                  </w:pPr>
                  <w:r w:rsidRPr="009829A0">
                    <w:t>50</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Intra-frequency RRM measurement (P</w:t>
                  </w:r>
                  <w:r w:rsidRPr="009829A0">
                    <w:rPr>
                      <w:vertAlign w:val="subscript"/>
                    </w:rPr>
                    <w:t>intra</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ind w:hanging="360"/>
                  </w:pPr>
                  <w:r w:rsidRPr="009829A0">
                    <w:t>       </w:t>
                  </w:r>
                  <w:r w:rsidRPr="009829A0">
                    <w:rPr>
                      <w:rStyle w:val="Emphasis"/>
                    </w:rPr>
                    <w:t> </w:t>
                  </w:r>
                  <w:r w:rsidRPr="009829A0">
                    <w:t>150 (synchronous case, N=8, measurement only; P</w:t>
                  </w:r>
                  <w:r w:rsidRPr="009829A0">
                    <w:rPr>
                      <w:vertAlign w:val="subscript"/>
                    </w:rPr>
                    <w:t>intra, meas-only</w:t>
                  </w:r>
                  <w:r w:rsidRPr="009829A0">
                    <w:t>)</w:t>
                  </w:r>
                </w:p>
                <w:p w:rsidR="00614E39" w:rsidRPr="009829A0" w:rsidRDefault="00614E39" w:rsidP="001D1638">
                  <w:pPr>
                    <w:spacing w:line="231" w:lineRule="atLeast"/>
                    <w:ind w:hanging="360"/>
                  </w:pPr>
                  <w:r w:rsidRPr="009829A0">
                    <w:t>       </w:t>
                  </w:r>
                  <w:r w:rsidRPr="009829A0">
                    <w:rPr>
                      <w:rStyle w:val="Emphasis"/>
                    </w:rPr>
                    <w:t> </w:t>
                  </w:r>
                  <w:r w:rsidRPr="009829A0">
                    <w:t>200 (combined search and measurement; P</w:t>
                  </w:r>
                  <w:r w:rsidRPr="009829A0">
                    <w:rPr>
                      <w:vertAlign w:val="subscript"/>
                    </w:rPr>
                    <w:t>intra, search+meas</w:t>
                  </w:r>
                  <w:r w:rsidRPr="009829A0">
                    <w:t>)</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ind w:hanging="360"/>
                  </w:pPr>
                  <w:r w:rsidRPr="009829A0">
                    <w:t>       </w:t>
                  </w:r>
                  <w:r w:rsidRPr="009829A0">
                    <w:rPr>
                      <w:rStyle w:val="Emphasis"/>
                    </w:rPr>
                    <w:t> </w:t>
                  </w:r>
                  <w:r w:rsidRPr="009829A0">
                    <w:rPr>
                      <w:rStyle w:val="Emphasis"/>
                      <w:i w:val="0"/>
                      <w:color w:val="FF0000"/>
                    </w:rPr>
                    <w:t>[</w:t>
                  </w:r>
                  <w:r w:rsidRPr="009829A0">
                    <w:rPr>
                      <w:rStyle w:val="Emphasis"/>
                      <w:i w:val="0"/>
                    </w:rPr>
                    <w:t>60</w:t>
                  </w:r>
                  <w:r w:rsidRPr="009829A0">
                    <w:rPr>
                      <w:rStyle w:val="Emphasis"/>
                      <w:i w:val="0"/>
                      <w:color w:val="FF0000"/>
                    </w:rPr>
                    <w:t>]</w:t>
                  </w:r>
                  <w:r w:rsidRPr="009829A0">
                    <w:rPr>
                      <w:i/>
                    </w:rPr>
                    <w:t xml:space="preserve"> </w:t>
                  </w:r>
                  <w:r w:rsidRPr="009829A0">
                    <w:t>(synchronous case, N=8, measurement only; P</w:t>
                  </w:r>
                  <w:r w:rsidRPr="009829A0">
                    <w:rPr>
                      <w:vertAlign w:val="subscript"/>
                    </w:rPr>
                    <w:t>intra, meas-only</w:t>
                  </w:r>
                  <w:r w:rsidRPr="009829A0">
                    <w:t>)</w:t>
                  </w:r>
                </w:p>
                <w:p w:rsidR="00614E39" w:rsidRPr="009829A0" w:rsidRDefault="00614E39" w:rsidP="001D1638">
                  <w:pPr>
                    <w:spacing w:line="231" w:lineRule="atLeast"/>
                    <w:ind w:hanging="360"/>
                  </w:pPr>
                  <w:r w:rsidRPr="009829A0">
                    <w:rPr>
                      <w:i/>
                      <w:color w:val="FF0000"/>
                    </w:rPr>
                    <w:t>       </w:t>
                  </w:r>
                  <w:r w:rsidRPr="009829A0">
                    <w:rPr>
                      <w:rStyle w:val="Emphasis"/>
                      <w:i w:val="0"/>
                      <w:color w:val="FF0000"/>
                    </w:rPr>
                    <w:t> [</w:t>
                  </w:r>
                  <w:r w:rsidRPr="009829A0">
                    <w:rPr>
                      <w:rStyle w:val="Emphasis"/>
                      <w:i w:val="0"/>
                    </w:rPr>
                    <w:t>80</w:t>
                  </w:r>
                  <w:r w:rsidRPr="009829A0">
                    <w:rPr>
                      <w:rStyle w:val="Emphasis"/>
                      <w:i w:val="0"/>
                      <w:color w:val="FF0000"/>
                    </w:rPr>
                    <w:t>]</w:t>
                  </w:r>
                  <w:r w:rsidRPr="009829A0">
                    <w:t xml:space="preserve"> (combined search and measurement; P</w:t>
                  </w:r>
                  <w:r w:rsidRPr="009829A0">
                    <w:rPr>
                      <w:vertAlign w:val="subscript"/>
                    </w:rPr>
                    <w:t>intra, search+meas</w:t>
                  </w:r>
                  <w:r w:rsidRPr="009829A0">
                    <w:t>)</w:t>
                  </w:r>
                </w:p>
              </w:tc>
            </w:tr>
            <w:tr w:rsidR="00614E39" w:rsidRPr="009829A0" w:rsidTr="001D1638">
              <w:trPr>
                <w:trHeight w:val="17"/>
                <w:jc w:val="center"/>
              </w:trPr>
              <w:tc>
                <w:tcPr>
                  <w:tcW w:w="19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Inter-frequency RRM measurement (P</w:t>
                  </w:r>
                  <w:r w:rsidRPr="009829A0">
                    <w:rPr>
                      <w:vertAlign w:val="subscript"/>
                    </w:rPr>
                    <w:t>inter</w:t>
                  </w:r>
                  <w:r w:rsidRPr="009829A0">
                    <w:t>)</w:t>
                  </w:r>
                </w:p>
              </w:tc>
              <w:tc>
                <w:tcPr>
                  <w:tcW w:w="2886"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ind w:hanging="360"/>
                  </w:pPr>
                  <w:r w:rsidRPr="009829A0">
                    <w:t>·       </w:t>
                  </w:r>
                  <w:r w:rsidRPr="009829A0">
                    <w:rPr>
                      <w:rStyle w:val="Emphasis"/>
                    </w:rPr>
                    <w:t> </w:t>
                  </w:r>
                  <w:r w:rsidRPr="009829A0">
                    <w:t>150 (measurement only per freq. layer; P</w:t>
                  </w:r>
                  <w:r w:rsidRPr="009829A0">
                    <w:rPr>
                      <w:vertAlign w:val="subscript"/>
                    </w:rPr>
                    <w:t>inter, meas-only</w:t>
                  </w:r>
                  <w:r w:rsidRPr="009829A0">
                    <w:t>)</w:t>
                  </w:r>
                </w:p>
                <w:p w:rsidR="00614E39" w:rsidRPr="009829A0" w:rsidRDefault="00614E39" w:rsidP="001D1638">
                  <w:pPr>
                    <w:spacing w:line="231" w:lineRule="atLeast"/>
                    <w:ind w:hanging="360"/>
                  </w:pPr>
                  <w:r w:rsidRPr="009829A0">
                    <w:t>·       </w:t>
                  </w:r>
                  <w:r w:rsidRPr="009829A0">
                    <w:rPr>
                      <w:rStyle w:val="Emphasis"/>
                    </w:rPr>
                    <w:t> </w:t>
                  </w:r>
                  <w:r w:rsidRPr="009829A0">
                    <w:t>150 (neighbor cell search power per freq. layer; P</w:t>
                  </w:r>
                  <w:r w:rsidRPr="009829A0">
                    <w:rPr>
                      <w:vertAlign w:val="subscript"/>
                    </w:rPr>
                    <w:t>inter, search-only</w:t>
                  </w:r>
                  <w:r w:rsidRPr="009829A0">
                    <w:t>)</w:t>
                  </w:r>
                </w:p>
                <w:p w:rsidR="00614E39" w:rsidRPr="009829A0" w:rsidRDefault="00614E39" w:rsidP="001D1638">
                  <w:pPr>
                    <w:spacing w:line="231" w:lineRule="atLeast"/>
                    <w:ind w:hanging="360"/>
                  </w:pPr>
                  <w:r w:rsidRPr="009829A0">
                    <w:t>·       </w:t>
                  </w:r>
                  <w:r w:rsidRPr="009829A0">
                    <w:rPr>
                      <w:rStyle w:val="Emphasis"/>
                    </w:rPr>
                    <w:t> </w:t>
                  </w:r>
                  <w:r w:rsidRPr="009829A0">
                    <w:t>Micro sleep power assumed for switch in/out a freq. layer</w:t>
                  </w:r>
                </w:p>
              </w:tc>
              <w:tc>
                <w:tcPr>
                  <w:tcW w:w="2887"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ind w:hanging="360"/>
                  </w:pPr>
                  <w:r w:rsidRPr="009829A0">
                    <w:t>·       </w:t>
                  </w:r>
                  <w:r w:rsidRPr="009829A0">
                    <w:rPr>
                      <w:rStyle w:val="Emphasis"/>
                    </w:rPr>
                    <w:t> </w:t>
                  </w:r>
                  <w:r w:rsidRPr="009829A0">
                    <w:rPr>
                      <w:rStyle w:val="Emphasis"/>
                      <w:i w:val="0"/>
                      <w:color w:val="FF0000"/>
                    </w:rPr>
                    <w:t>[</w:t>
                  </w:r>
                  <w:r w:rsidRPr="009829A0">
                    <w:rPr>
                      <w:rStyle w:val="Emphasis"/>
                      <w:i w:val="0"/>
                    </w:rPr>
                    <w:t>60</w:t>
                  </w:r>
                  <w:r w:rsidRPr="009829A0">
                    <w:rPr>
                      <w:rStyle w:val="Emphasis"/>
                      <w:i w:val="0"/>
                      <w:color w:val="FF0000"/>
                    </w:rPr>
                    <w:t>]</w:t>
                  </w:r>
                  <w:r w:rsidRPr="009829A0">
                    <w:t xml:space="preserve"> (measurement only per freq. layer; P</w:t>
                  </w:r>
                  <w:r w:rsidRPr="009829A0">
                    <w:rPr>
                      <w:vertAlign w:val="subscript"/>
                    </w:rPr>
                    <w:t>inter, meas-only</w:t>
                  </w:r>
                  <w:r w:rsidRPr="009829A0">
                    <w:t>)</w:t>
                  </w:r>
                </w:p>
                <w:p w:rsidR="00614E39" w:rsidRPr="009829A0" w:rsidRDefault="00614E39" w:rsidP="001D1638">
                  <w:pPr>
                    <w:spacing w:line="231" w:lineRule="atLeast"/>
                    <w:ind w:hanging="360"/>
                  </w:pPr>
                  <w:r w:rsidRPr="009829A0">
                    <w:t>·       </w:t>
                  </w:r>
                  <w:r w:rsidRPr="009829A0">
                    <w:rPr>
                      <w:rStyle w:val="Emphasis"/>
                    </w:rPr>
                    <w:t> </w:t>
                  </w:r>
                  <w:r w:rsidRPr="009829A0">
                    <w:rPr>
                      <w:rStyle w:val="Emphasis"/>
                      <w:i w:val="0"/>
                    </w:rPr>
                    <w:t>[150]</w:t>
                  </w:r>
                  <w:r w:rsidRPr="009829A0">
                    <w:rPr>
                      <w:i/>
                    </w:rPr>
                    <w:t xml:space="preserve"> </w:t>
                  </w:r>
                  <w:r w:rsidRPr="009829A0">
                    <w:t>(neighbor cell search power per freq. layer; P</w:t>
                  </w:r>
                  <w:r w:rsidRPr="009829A0">
                    <w:rPr>
                      <w:vertAlign w:val="subscript"/>
                    </w:rPr>
                    <w:t>inter, search-only</w:t>
                  </w:r>
                  <w:r w:rsidRPr="009829A0">
                    <w:t>)</w:t>
                  </w:r>
                </w:p>
                <w:p w:rsidR="00614E39" w:rsidRPr="009829A0" w:rsidRDefault="00614E39" w:rsidP="001D1638">
                  <w:pPr>
                    <w:spacing w:line="231" w:lineRule="atLeast"/>
                    <w:ind w:hanging="360"/>
                  </w:pPr>
                  <w:r w:rsidRPr="009829A0">
                    <w:t>·       </w:t>
                  </w:r>
                  <w:r w:rsidRPr="009829A0">
                    <w:rPr>
                      <w:rStyle w:val="Emphasis"/>
                    </w:rPr>
                    <w:t> </w:t>
                  </w:r>
                  <w:r w:rsidRPr="009829A0">
                    <w:t>Micro sleep power assumed for switch in/out a freq. layer</w:t>
                  </w:r>
                </w:p>
              </w:tc>
            </w:tr>
            <w:tr w:rsidR="00614E39" w:rsidRPr="009829A0" w:rsidTr="001D1638">
              <w:trPr>
                <w:trHeight w:val="17"/>
                <w:jc w:val="center"/>
              </w:trPr>
              <w:tc>
                <w:tcPr>
                  <w:tcW w:w="775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spacing w:line="231" w:lineRule="atLeast"/>
                  </w:pPr>
                  <w:r w:rsidRPr="009829A0">
                    <w:t>Note: Power scaling to 20MHz reception bandwidth follows the rule in Section 8.1.3 of TR 38.840, i.e., max{reference power * 0.4, 50}.</w:t>
                  </w:r>
                </w:p>
              </w:tc>
            </w:tr>
          </w:tbl>
          <w:p w:rsidR="00614E39" w:rsidRPr="009829A0" w:rsidRDefault="00614E39" w:rsidP="001D1638">
            <w:pPr>
              <w:rPr>
                <w:color w:val="1F497D"/>
                <w:lang w:eastAsia="zh-TW"/>
              </w:rPr>
            </w:pPr>
          </w:p>
          <w:p w:rsidR="00614E39" w:rsidRPr="009829A0" w:rsidRDefault="00614E39" w:rsidP="001D1638">
            <w:pPr>
              <w:rPr>
                <w:highlight w:val="green"/>
                <w:lang w:eastAsia="ko-KR"/>
              </w:rPr>
            </w:pPr>
            <w:r w:rsidRPr="009829A0">
              <w:rPr>
                <w:color w:val="000000"/>
                <w:highlight w:val="green"/>
                <w:shd w:val="clear" w:color="auto" w:fill="FFFF00"/>
              </w:rPr>
              <w:t>Agreements:</w:t>
            </w:r>
          </w:p>
          <w:p w:rsidR="00614E39" w:rsidRPr="009829A0" w:rsidRDefault="00614E39" w:rsidP="001D1638">
            <w:pPr>
              <w:rPr>
                <w:lang w:eastAsia="zh-TW"/>
              </w:rPr>
            </w:pPr>
            <w:r w:rsidRPr="009829A0">
              <w:t>Group paging rate of 10%</w:t>
            </w:r>
            <w:r w:rsidRPr="009829A0">
              <w:rPr>
                <w:rStyle w:val="Emphasis"/>
              </w:rPr>
              <w:t xml:space="preserve"> </w:t>
            </w:r>
            <w:r w:rsidRPr="009829A0">
              <w:t>is assumed for the evaluation of Rel-17 paging enhancement</w:t>
            </w:r>
          </w:p>
          <w:p w:rsidR="00614E39" w:rsidRPr="009829A0" w:rsidRDefault="00614E39" w:rsidP="001D1638">
            <w:pPr>
              <w:pStyle w:val="FollowedHyperlink"/>
              <w:numPr>
                <w:ilvl w:val="0"/>
                <w:numId w:val="22"/>
              </w:numPr>
              <w:spacing w:before="100" w:beforeAutospacing="1" w:after="100" w:afterAutospacing="1"/>
              <w:rPr>
                <w:lang w:eastAsia="zh-CN"/>
              </w:rPr>
            </w:pPr>
            <w:r w:rsidRPr="009829A0">
              <w:t>FFS: Another group paging rate &gt; 10%</w:t>
            </w:r>
          </w:p>
          <w:p w:rsidR="00614E39" w:rsidRPr="009829A0" w:rsidRDefault="00614E39" w:rsidP="001D1638">
            <w:pPr>
              <w:pStyle w:val="FollowedHyperlink"/>
              <w:numPr>
                <w:ilvl w:val="0"/>
                <w:numId w:val="22"/>
              </w:numPr>
              <w:spacing w:before="100" w:beforeAutospacing="1" w:after="100" w:afterAutospacing="1"/>
            </w:pPr>
            <w:r w:rsidRPr="009829A0">
              <w:t>Note: If UE sub-grouping is applied, the sub-group paging rate can be reduced w.r.t. the total sub-group number for a PO</w:t>
            </w:r>
          </w:p>
          <w:p w:rsidR="00614E39" w:rsidRPr="009829A0" w:rsidRDefault="00614E39" w:rsidP="001D1638">
            <w:pPr>
              <w:pStyle w:val="FollowedHyperlink"/>
              <w:spacing w:before="100" w:beforeAutospacing="1" w:after="100" w:afterAutospacing="1"/>
            </w:pPr>
          </w:p>
          <w:p w:rsidR="00614E39" w:rsidRPr="009829A0" w:rsidRDefault="00614E39" w:rsidP="001D1638">
            <w:pPr>
              <w:rPr>
                <w:highlight w:val="green"/>
              </w:rPr>
            </w:pPr>
            <w:r w:rsidRPr="009829A0">
              <w:rPr>
                <w:highlight w:val="green"/>
              </w:rPr>
              <w:t>Agreements:</w:t>
            </w:r>
          </w:p>
          <w:p w:rsidR="00614E39" w:rsidRPr="009829A0" w:rsidRDefault="00614E39" w:rsidP="001D1638">
            <w:r w:rsidRPr="009829A0">
              <w:t>For the study on paging enhancements to reduce unnecessary paging reception, the following metrics are considered:</w:t>
            </w:r>
          </w:p>
          <w:p w:rsidR="00614E39" w:rsidRPr="009829A0" w:rsidRDefault="00614E39" w:rsidP="001D1638">
            <w:pPr>
              <w:pStyle w:val="FollowedHyperlink"/>
              <w:numPr>
                <w:ilvl w:val="0"/>
                <w:numId w:val="23"/>
              </w:numPr>
              <w:spacing w:before="100" w:beforeAutospacing="1" w:after="100" w:afterAutospacing="1"/>
              <w:rPr>
                <w:lang w:eastAsia="ko-KR"/>
              </w:rPr>
            </w:pPr>
            <w:r w:rsidRPr="009829A0">
              <w:rPr>
                <w:lang w:eastAsia="ko-KR"/>
              </w:rPr>
              <w:t>UE power saving gain (relative to a given feature or overall)</w:t>
            </w:r>
          </w:p>
          <w:p w:rsidR="00614E39" w:rsidRPr="009829A0" w:rsidRDefault="00614E39" w:rsidP="001D1638">
            <w:pPr>
              <w:pStyle w:val="FollowedHyperlink"/>
              <w:numPr>
                <w:ilvl w:val="0"/>
                <w:numId w:val="23"/>
              </w:numPr>
              <w:spacing w:before="100" w:beforeAutospacing="1" w:after="100" w:afterAutospacing="1"/>
              <w:rPr>
                <w:lang w:eastAsia="ko-KR"/>
              </w:rPr>
            </w:pPr>
            <w:r w:rsidRPr="009829A0">
              <w:rPr>
                <w:lang w:eastAsia="ko-KR"/>
              </w:rPr>
              <w:t>Impact to UE paging detection probability</w:t>
            </w:r>
            <w:r w:rsidRPr="009829A0">
              <w:t xml:space="preserve"> </w:t>
            </w:r>
          </w:p>
          <w:p w:rsidR="00614E39" w:rsidRPr="009829A0" w:rsidRDefault="00614E39" w:rsidP="001D1638">
            <w:pPr>
              <w:pStyle w:val="FollowedHyperlink"/>
              <w:numPr>
                <w:ilvl w:val="1"/>
                <w:numId w:val="23"/>
              </w:numPr>
              <w:spacing w:before="100" w:beforeAutospacing="1" w:after="100" w:afterAutospacing="1"/>
              <w:rPr>
                <w:lang w:eastAsia="ko-KR"/>
              </w:rPr>
            </w:pPr>
            <w:r w:rsidRPr="009829A0">
              <w:rPr>
                <w:lang w:eastAsia="ko-KR"/>
              </w:rPr>
              <w:t>FFS: Link level simulation assumptions</w:t>
            </w:r>
          </w:p>
          <w:p w:rsidR="00614E39" w:rsidRPr="009829A0" w:rsidRDefault="00614E39" w:rsidP="001D1638">
            <w:pPr>
              <w:pStyle w:val="FollowedHyperlink"/>
              <w:numPr>
                <w:ilvl w:val="0"/>
                <w:numId w:val="23"/>
              </w:numPr>
              <w:spacing w:before="100" w:beforeAutospacing="1" w:after="100" w:afterAutospacing="1"/>
              <w:rPr>
                <w:lang w:eastAsia="ko-KR"/>
              </w:rPr>
            </w:pPr>
            <w:r w:rsidRPr="009829A0">
              <w:rPr>
                <w:lang w:eastAsia="ko-KR"/>
              </w:rPr>
              <w:t>System impact, including</w:t>
            </w:r>
            <w:r w:rsidRPr="009829A0">
              <w:t xml:space="preserve"> </w:t>
            </w:r>
          </w:p>
          <w:p w:rsidR="00614E39" w:rsidRPr="009829A0" w:rsidRDefault="00614E39" w:rsidP="001D1638">
            <w:pPr>
              <w:pStyle w:val="FollowedHyperlink"/>
              <w:numPr>
                <w:ilvl w:val="1"/>
                <w:numId w:val="23"/>
              </w:numPr>
              <w:spacing w:before="100" w:beforeAutospacing="1" w:after="100" w:afterAutospacing="1"/>
              <w:rPr>
                <w:lang w:eastAsia="ko-KR"/>
              </w:rPr>
            </w:pPr>
            <w:r w:rsidRPr="009829A0">
              <w:rPr>
                <w:lang w:eastAsia="ko-KR"/>
              </w:rPr>
              <w:t>Additional resource overhead and its implications</w:t>
            </w:r>
          </w:p>
          <w:p w:rsidR="00614E39" w:rsidRPr="009829A0" w:rsidRDefault="00614E39" w:rsidP="001D1638">
            <w:pPr>
              <w:pStyle w:val="FollowedHyperlink"/>
              <w:numPr>
                <w:ilvl w:val="1"/>
                <w:numId w:val="23"/>
              </w:numPr>
              <w:spacing w:before="100" w:beforeAutospacing="1" w:after="100" w:afterAutospacing="1"/>
              <w:rPr>
                <w:lang w:eastAsia="ko-KR"/>
              </w:rPr>
            </w:pPr>
            <w:r w:rsidRPr="009829A0">
              <w:rPr>
                <w:lang w:eastAsia="ko-KR"/>
              </w:rPr>
              <w:t>Impact to Rel-15/Rel-16 idle/inactive-mode UEs and connected-mode UEs</w:t>
            </w:r>
          </w:p>
          <w:p w:rsidR="00614E39" w:rsidRPr="009829A0" w:rsidRDefault="00614E39" w:rsidP="001D1638">
            <w:pPr>
              <w:pStyle w:val="FollowedHyperlink"/>
              <w:numPr>
                <w:ilvl w:val="1"/>
                <w:numId w:val="23"/>
              </w:numPr>
              <w:spacing w:before="100" w:beforeAutospacing="1" w:after="100" w:afterAutospacing="1"/>
              <w:rPr>
                <w:lang w:eastAsia="ko-KR"/>
              </w:rPr>
            </w:pPr>
            <w:r w:rsidRPr="009829A0">
              <w:rPr>
                <w:lang w:eastAsia="ko-KR"/>
              </w:rPr>
              <w:t>Impact to other legacy functionalities, including SI change and ETWS indication</w:t>
            </w:r>
          </w:p>
          <w:p w:rsidR="00614E39" w:rsidRPr="009829A0" w:rsidRDefault="00614E39" w:rsidP="001D1638">
            <w:pPr>
              <w:pStyle w:val="FollowedHyperlink"/>
              <w:numPr>
                <w:ilvl w:val="1"/>
                <w:numId w:val="23"/>
              </w:numPr>
              <w:spacing w:before="100" w:beforeAutospacing="1" w:after="100" w:afterAutospacing="1"/>
              <w:rPr>
                <w:color w:val="000000"/>
                <w:lang w:eastAsia="ko-KR"/>
              </w:rPr>
            </w:pPr>
            <w:r w:rsidRPr="009829A0">
              <w:rPr>
                <w:color w:val="000000"/>
                <w:lang w:eastAsia="ko-KR"/>
              </w:rPr>
              <w:t>[Note: NW energy consumption evaluation is not precluded]</w:t>
            </w:r>
          </w:p>
          <w:p w:rsidR="00614E39" w:rsidRPr="009829A0" w:rsidRDefault="00614E39" w:rsidP="001D1638">
            <w:pPr>
              <w:rPr>
                <w:color w:val="1F497D"/>
              </w:rPr>
            </w:pPr>
          </w:p>
          <w:p w:rsidR="00614E39" w:rsidRPr="009829A0" w:rsidRDefault="00614E39" w:rsidP="001D1638">
            <w:pPr>
              <w:rPr>
                <w:color w:val="1F497D"/>
                <w:highlight w:val="green"/>
              </w:rPr>
            </w:pPr>
            <w:r w:rsidRPr="009829A0">
              <w:rPr>
                <w:color w:val="1F497D"/>
                <w:highlight w:val="green"/>
              </w:rPr>
              <w:t>Agreements:</w:t>
            </w:r>
          </w:p>
          <w:p w:rsidR="00614E39" w:rsidRPr="009829A0" w:rsidRDefault="00614E39" w:rsidP="001D1638">
            <w:r w:rsidRPr="009829A0">
              <w:t>For the study of paging enhancement, 1, 2, or 3 SS burst processing is assumed before PO</w:t>
            </w:r>
          </w:p>
          <w:p w:rsidR="00614E39" w:rsidRPr="009829A0" w:rsidRDefault="00614E39" w:rsidP="001D1638">
            <w:pPr>
              <w:pStyle w:val="ListParagraph"/>
              <w:numPr>
                <w:ilvl w:val="0"/>
                <w:numId w:val="24"/>
              </w:numPr>
              <w:ind w:leftChars="0"/>
              <w:rPr>
                <w:rFonts w:ascii="Times New Roman" w:hAnsi="Times New Roman"/>
                <w:sz w:val="20"/>
                <w:szCs w:val="20"/>
              </w:rPr>
            </w:pPr>
            <w:r w:rsidRPr="009829A0">
              <w:rPr>
                <w:rFonts w:ascii="Times New Roman" w:hAnsi="Times New Roman"/>
                <w:sz w:val="20"/>
                <w:szCs w:val="20"/>
              </w:rPr>
              <w:t>Note: in choosing one or more values (1, 2, or 3) for the evaluations, companies to provide justification</w:t>
            </w:r>
          </w:p>
          <w:p w:rsidR="00614E39" w:rsidRPr="009829A0" w:rsidRDefault="00614E39" w:rsidP="001D1638"/>
          <w:p w:rsidR="00614E39" w:rsidRPr="009829A0" w:rsidRDefault="00614E39" w:rsidP="001D1638">
            <w:pPr>
              <w:rPr>
                <w:highlight w:val="green"/>
              </w:rPr>
            </w:pPr>
            <w:r w:rsidRPr="009829A0">
              <w:rPr>
                <w:highlight w:val="green"/>
              </w:rPr>
              <w:t>Agreements</w:t>
            </w:r>
          </w:p>
          <w:p w:rsidR="00614E39" w:rsidRPr="009829A0" w:rsidRDefault="00614E39" w:rsidP="001D1638">
            <w:r w:rsidRPr="009829A0">
              <w:t>Send a LS with for evaluation methodology updates related to paging enhancement(s) to RAN2</w:t>
            </w:r>
          </w:p>
          <w:p w:rsidR="00614E39" w:rsidRPr="009829A0" w:rsidRDefault="00614E39" w:rsidP="001D1638">
            <w:pPr>
              <w:pStyle w:val="FollowedHyperlink"/>
              <w:numPr>
                <w:ilvl w:val="0"/>
                <w:numId w:val="24"/>
              </w:numPr>
            </w:pPr>
            <w:r w:rsidRPr="009829A0">
              <w:t xml:space="preserve">Draft LS in </w:t>
            </w:r>
            <w:hyperlink r:id="rId7" w:history="1">
              <w:r w:rsidRPr="009829A0">
                <w:rPr>
                  <w:rStyle w:val="Index2"/>
                </w:rPr>
                <w:t>R1-2007355</w:t>
              </w:r>
            </w:hyperlink>
            <w:r w:rsidRPr="009829A0">
              <w:t xml:space="preserve">, which is </w:t>
            </w:r>
            <w:r w:rsidRPr="009829A0">
              <w:rPr>
                <w:highlight w:val="green"/>
              </w:rPr>
              <w:t>endorsed</w:t>
            </w:r>
            <w:r w:rsidRPr="009829A0">
              <w:t xml:space="preserve">, with final LS in </w:t>
            </w:r>
            <w:hyperlink r:id="rId8" w:history="1">
              <w:r w:rsidRPr="009829A0">
                <w:rPr>
                  <w:rStyle w:val="Index2"/>
                  <w:highlight w:val="green"/>
                </w:rPr>
                <w:t>R1-2007356</w:t>
              </w:r>
            </w:hyperlink>
            <w:r w:rsidRPr="009829A0">
              <w:t xml:space="preserve"> -&gt; (typo fix) </w:t>
            </w:r>
            <w:hyperlink r:id="rId9" w:history="1">
              <w:r w:rsidRPr="009829A0">
                <w:rPr>
                  <w:rStyle w:val="Index2"/>
                  <w:highlight w:val="green"/>
                </w:rPr>
                <w:t>R1-2007425</w:t>
              </w:r>
            </w:hyperlink>
          </w:p>
          <w:p w:rsidR="00614E39" w:rsidRPr="009829A0" w:rsidRDefault="00614E39" w:rsidP="001D1638">
            <w:pPr>
              <w:rPr>
                <w:color w:val="1F497D"/>
                <w:lang w:eastAsia="zh-TW"/>
              </w:rPr>
            </w:pPr>
          </w:p>
          <w:p w:rsidR="00614E39" w:rsidRPr="009829A0" w:rsidRDefault="00614E39" w:rsidP="001D1638">
            <w:pPr>
              <w:rPr>
                <w:highlight w:val="green"/>
                <w:lang w:eastAsia="ko-KR"/>
              </w:rPr>
            </w:pPr>
            <w:r w:rsidRPr="009829A0">
              <w:rPr>
                <w:highlight w:val="green"/>
              </w:rPr>
              <w:t>Agreements:</w:t>
            </w:r>
          </w:p>
          <w:p w:rsidR="00614E39" w:rsidRPr="009829A0" w:rsidRDefault="00614E39" w:rsidP="001D1638">
            <w:r w:rsidRPr="009829A0">
              <w:t>For the study on paging enhancements, the following LLS assumptions are considered.</w:t>
            </w:r>
          </w:p>
          <w:p w:rsidR="00614E39" w:rsidRPr="009829A0" w:rsidRDefault="00614E39" w:rsidP="001D1638">
            <w:pPr>
              <w:pStyle w:val="FollowedHyperlink"/>
              <w:numPr>
                <w:ilvl w:val="0"/>
                <w:numId w:val="24"/>
              </w:numPr>
              <w:spacing w:before="100" w:beforeAutospacing="1" w:after="100" w:afterAutospacing="1"/>
            </w:pPr>
            <w:r w:rsidRPr="009829A0">
              <w:t>For investigating the residual frequency error after one or multiple SS burst processing, at least -6 dB SNR should be considered</w:t>
            </w:r>
          </w:p>
          <w:tbl>
            <w:tblPr>
              <w:tblW w:w="7694" w:type="dxa"/>
              <w:jc w:val="center"/>
              <w:tblCellMar>
                <w:left w:w="0" w:type="dxa"/>
                <w:right w:w="0" w:type="dxa"/>
              </w:tblCellMar>
              <w:tblLook w:val="04A0" w:firstRow="1" w:lastRow="0" w:firstColumn="1" w:lastColumn="0" w:noHBand="0" w:noVBand="1"/>
            </w:tblPr>
            <w:tblGrid>
              <w:gridCol w:w="1837"/>
              <w:gridCol w:w="2835"/>
              <w:gridCol w:w="3022"/>
            </w:tblGrid>
            <w:tr w:rsidR="00614E39" w:rsidRPr="009829A0" w:rsidTr="001D1638">
              <w:trPr>
                <w:jc w:val="center"/>
              </w:trPr>
              <w:tc>
                <w:tcPr>
                  <w:tcW w:w="18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Parameters</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Values</w:t>
                  </w:r>
                </w:p>
              </w:tc>
              <w:tc>
                <w:tcPr>
                  <w:tcW w:w="3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Note</w:t>
                  </w:r>
                </w:p>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Carrier Frequency</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4GHz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614E39" w:rsidRPr="009829A0" w:rsidRDefault="00614E39" w:rsidP="001D1638"/>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Transmission BW</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20MHz (FR1)</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614E39" w:rsidRPr="009829A0" w:rsidRDefault="00614E39" w:rsidP="001D1638"/>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Antenna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14E39" w:rsidRPr="009829A0" w:rsidRDefault="00614E39" w:rsidP="001D1638">
                  <w:pPr>
                    <w:jc w:val="center"/>
                  </w:pPr>
                  <w:r w:rsidRPr="009829A0">
                    <w:t>1/2TX and 2/4 RX</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Companies to report</w:t>
                  </w:r>
                </w:p>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Channels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TDL-C or CDL-C</w:t>
                  </w:r>
                </w:p>
                <w:p w:rsidR="00614E39" w:rsidRPr="009829A0" w:rsidRDefault="00614E39" w:rsidP="001D1638">
                  <w:pPr>
                    <w:jc w:val="center"/>
                  </w:pPr>
                  <w:r w:rsidRPr="009829A0">
                    <w:t>300 ns delay spread</w:t>
                  </w:r>
                </w:p>
                <w:p w:rsidR="00614E39" w:rsidRPr="009829A0" w:rsidRDefault="00614E39" w:rsidP="001D1638">
                  <w:pPr>
                    <w:jc w:val="center"/>
                  </w:pPr>
                  <w:r w:rsidRPr="009829A0">
                    <w:t>100 Hz Doppler shift</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614E39" w:rsidRPr="009829A0" w:rsidRDefault="00614E39" w:rsidP="001D1638"/>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Frequency error</w:t>
                  </w:r>
                </w:p>
              </w:tc>
              <w:tc>
                <w:tcPr>
                  <w:tcW w:w="2835" w:type="dxa"/>
                  <w:tcBorders>
                    <w:top w:val="nil"/>
                    <w:left w:val="nil"/>
                    <w:bottom w:val="single" w:sz="8" w:space="0" w:color="auto"/>
                    <w:right w:val="single" w:sz="8" w:space="0" w:color="auto"/>
                  </w:tcBorders>
                  <w:tcMar>
                    <w:top w:w="0" w:type="dxa"/>
                    <w:left w:w="108" w:type="dxa"/>
                    <w:bottom w:w="0" w:type="dxa"/>
                    <w:right w:w="108" w:type="dxa"/>
                  </w:tcMar>
                </w:tcPr>
                <w:p w:rsidR="00614E39" w:rsidRPr="009829A0" w:rsidRDefault="00614E39" w:rsidP="001D1638">
                  <w:pPr>
                    <w:rPr>
                      <w:strike/>
                      <w:color w:val="FF0000"/>
                    </w:rPr>
                  </w:pPr>
                  <w:r w:rsidRPr="009829A0">
                    <w:rPr>
                      <w:color w:val="FF0000"/>
                    </w:rPr>
                    <w:t>Uniform distribution in the range [-X, +X]ppm</w:t>
                  </w:r>
                </w:p>
                <w:p w:rsidR="00614E39" w:rsidRPr="009829A0" w:rsidRDefault="00614E39" w:rsidP="001D1638">
                  <w:pPr>
                    <w:rPr>
                      <w:color w:val="FF0000"/>
                    </w:rPr>
                  </w:pPr>
                </w:p>
                <w:p w:rsidR="00614E39" w:rsidRPr="009829A0" w:rsidRDefault="00614E39" w:rsidP="001D1638">
                  <w:pPr>
                    <w:rPr>
                      <w:color w:val="FF0000"/>
                    </w:rPr>
                  </w:pPr>
                  <w:r w:rsidRPr="009829A0">
                    <w:rPr>
                      <w:color w:val="FF0000"/>
                    </w:rPr>
                    <w:t>Companies to report the utilized X value(s) with justification</w:t>
                  </w:r>
                </w:p>
              </w:tc>
              <w:tc>
                <w:tcPr>
                  <w:tcW w:w="3022" w:type="dxa"/>
                  <w:tcBorders>
                    <w:top w:val="nil"/>
                    <w:left w:val="nil"/>
                    <w:bottom w:val="single" w:sz="8" w:space="0" w:color="auto"/>
                    <w:right w:val="single" w:sz="8" w:space="0" w:color="auto"/>
                  </w:tcBorders>
                  <w:tcMar>
                    <w:top w:w="0" w:type="dxa"/>
                    <w:left w:w="108" w:type="dxa"/>
                    <w:bottom w:w="0" w:type="dxa"/>
                    <w:right w:w="108" w:type="dxa"/>
                  </w:tcMar>
                </w:tcPr>
                <w:p w:rsidR="00614E39" w:rsidRPr="009829A0" w:rsidRDefault="00614E39" w:rsidP="001D1638">
                  <w:r w:rsidRPr="009829A0">
                    <w:t>Modelled at the input of the considered paging channel/early indication design(s)</w:t>
                  </w:r>
                </w:p>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Paging PDCCH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AL8, 41 info + 24 CRC bits, REG bundle size 6</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Companies to report additional setting(s), e.g., CORESET duration, etc.</w:t>
                  </w:r>
                </w:p>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Paging PDSCH configuration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Mapping type A, MCS 0, 48 PRB, TB scaling 1, DMRS type 1 with 2 additional DMRS</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Companies to report additional setting(s), e.g., other TB scaling factor, other DMRS type(s), etc.</w:t>
                  </w:r>
                </w:p>
              </w:tc>
            </w:tr>
            <w:tr w:rsidR="00614E39" w:rsidRPr="009829A0" w:rsidTr="001D1638">
              <w:trPr>
                <w:jc w:val="center"/>
              </w:trPr>
              <w:tc>
                <w:tcPr>
                  <w:tcW w:w="18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pPr>
                    <w:jc w:val="center"/>
                  </w:pPr>
                  <w:r w:rsidRPr="009829A0">
                    <w:t>Paging early indication design(s)</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r w:rsidRPr="009829A0">
                    <w:t>Companies to report</w:t>
                  </w:r>
                </w:p>
              </w:tc>
              <w:tc>
                <w:tcPr>
                  <w:tcW w:w="3022" w:type="dxa"/>
                  <w:tcBorders>
                    <w:top w:val="nil"/>
                    <w:left w:val="nil"/>
                    <w:bottom w:val="single" w:sz="8" w:space="0" w:color="auto"/>
                    <w:right w:val="single" w:sz="8" w:space="0" w:color="auto"/>
                  </w:tcBorders>
                  <w:tcMar>
                    <w:top w:w="0" w:type="dxa"/>
                    <w:left w:w="108" w:type="dxa"/>
                    <w:bottom w:w="0" w:type="dxa"/>
                    <w:right w:w="108" w:type="dxa"/>
                  </w:tcMar>
                  <w:hideMark/>
                </w:tcPr>
                <w:p w:rsidR="00614E39" w:rsidRPr="009829A0" w:rsidRDefault="00614E39" w:rsidP="001D1638"/>
              </w:tc>
            </w:tr>
          </w:tbl>
          <w:p w:rsidR="00614E39" w:rsidRPr="009829A0" w:rsidRDefault="00614E39" w:rsidP="001D1638">
            <w:pPr>
              <w:rPr>
                <w:color w:val="1F497D"/>
                <w:lang w:eastAsia="ko-KR"/>
              </w:rPr>
            </w:pPr>
          </w:p>
          <w:p w:rsidR="00614E39" w:rsidRPr="009829A0" w:rsidRDefault="00614E39" w:rsidP="001D1638">
            <w:pPr>
              <w:rPr>
                <w:rFonts w:eastAsia="DengXian"/>
                <w:highlight w:val="green"/>
              </w:rPr>
            </w:pPr>
            <w:r w:rsidRPr="009829A0">
              <w:rPr>
                <w:color w:val="000000"/>
                <w:highlight w:val="green"/>
                <w:shd w:val="clear" w:color="auto" w:fill="FFFF00"/>
              </w:rPr>
              <w:t>Agreements:</w:t>
            </w:r>
          </w:p>
          <w:p w:rsidR="00614E39" w:rsidRPr="009829A0" w:rsidRDefault="00614E39" w:rsidP="001D1638">
            <w:r w:rsidRPr="009829A0">
              <w:t>For potential paging enhancements, RAN1 to study the following candidate schemes:</w:t>
            </w:r>
          </w:p>
          <w:p w:rsidR="00614E39" w:rsidRPr="009829A0" w:rsidRDefault="00614E39" w:rsidP="001D1638">
            <w:pPr>
              <w:pStyle w:val="ListParagraph"/>
              <w:numPr>
                <w:ilvl w:val="0"/>
                <w:numId w:val="24"/>
              </w:numPr>
              <w:ind w:leftChars="0"/>
              <w:rPr>
                <w:rFonts w:ascii="Times New Roman" w:hAnsi="Times New Roman"/>
                <w:sz w:val="20"/>
                <w:szCs w:val="20"/>
              </w:rPr>
            </w:pPr>
            <w:r w:rsidRPr="009829A0">
              <w:rPr>
                <w:rFonts w:ascii="Times New Roman" w:hAnsi="Times New Roman"/>
                <w:sz w:val="20"/>
                <w:szCs w:val="20"/>
              </w:rPr>
              <w:t xml:space="preserve">Paging early indication before a target PO to indicate UE whether to monitor PDCCH scrambled with P-RNTI at the PO. Potential candidate indication methods include </w:t>
            </w:r>
          </w:p>
          <w:p w:rsidR="00614E39" w:rsidRPr="009829A0" w:rsidRDefault="00614E39" w:rsidP="001D1638">
            <w:pPr>
              <w:pStyle w:val="ListParagraph"/>
              <w:numPr>
                <w:ilvl w:val="1"/>
                <w:numId w:val="24"/>
              </w:numPr>
              <w:ind w:leftChars="0"/>
              <w:rPr>
                <w:rFonts w:ascii="Times New Roman" w:hAnsi="Times New Roman"/>
                <w:sz w:val="20"/>
                <w:szCs w:val="20"/>
              </w:rPr>
            </w:pPr>
            <w:r w:rsidRPr="009829A0">
              <w:rPr>
                <w:rFonts w:ascii="Times New Roman" w:hAnsi="Times New Roman"/>
                <w:sz w:val="20"/>
                <w:szCs w:val="20"/>
              </w:rPr>
              <w:t xml:space="preserve">DCI-based indication, e.g., based on </w:t>
            </w:r>
          </w:p>
          <w:p w:rsidR="00614E39" w:rsidRPr="009829A0" w:rsidRDefault="00614E39" w:rsidP="001D1638">
            <w:pPr>
              <w:pStyle w:val="ListParagraph"/>
              <w:numPr>
                <w:ilvl w:val="2"/>
                <w:numId w:val="24"/>
              </w:numPr>
              <w:ind w:leftChars="0"/>
              <w:rPr>
                <w:rFonts w:ascii="Times New Roman" w:hAnsi="Times New Roman"/>
                <w:sz w:val="20"/>
                <w:szCs w:val="20"/>
              </w:rPr>
            </w:pPr>
            <w:r w:rsidRPr="009829A0">
              <w:rPr>
                <w:rFonts w:ascii="Times New Roman" w:hAnsi="Times New Roman"/>
                <w:sz w:val="20"/>
                <w:szCs w:val="20"/>
              </w:rPr>
              <w:t xml:space="preserve">Extending existing DCI format 1_0 or 2_6 </w:t>
            </w:r>
          </w:p>
          <w:p w:rsidR="00614E39" w:rsidRPr="009829A0" w:rsidRDefault="00614E39" w:rsidP="001D1638">
            <w:pPr>
              <w:pStyle w:val="ListParagraph"/>
              <w:numPr>
                <w:ilvl w:val="2"/>
                <w:numId w:val="24"/>
              </w:numPr>
              <w:ind w:leftChars="0"/>
              <w:rPr>
                <w:rFonts w:ascii="Times New Roman" w:hAnsi="Times New Roman"/>
                <w:sz w:val="20"/>
                <w:szCs w:val="20"/>
              </w:rPr>
            </w:pPr>
            <w:r w:rsidRPr="009829A0">
              <w:rPr>
                <w:rFonts w:ascii="Times New Roman" w:hAnsi="Times New Roman"/>
                <w:sz w:val="20"/>
                <w:szCs w:val="20"/>
              </w:rPr>
              <w:t>New DCI format</w:t>
            </w:r>
          </w:p>
          <w:p w:rsidR="00614E39" w:rsidRPr="009829A0" w:rsidRDefault="00614E39" w:rsidP="001D1638">
            <w:pPr>
              <w:pStyle w:val="ListParagraph"/>
              <w:numPr>
                <w:ilvl w:val="1"/>
                <w:numId w:val="24"/>
              </w:numPr>
              <w:ind w:leftChars="0"/>
              <w:rPr>
                <w:rFonts w:ascii="Times New Roman" w:hAnsi="Times New Roman"/>
                <w:sz w:val="20"/>
                <w:szCs w:val="20"/>
              </w:rPr>
            </w:pPr>
            <w:r w:rsidRPr="009829A0">
              <w:rPr>
                <w:rFonts w:ascii="Times New Roman" w:hAnsi="Times New Roman"/>
                <w:sz w:val="20"/>
                <w:szCs w:val="20"/>
              </w:rPr>
              <w:t>RS-based or sequence-based indication, e.g., based on TRS/CSI-RS or SSS</w:t>
            </w:r>
          </w:p>
          <w:p w:rsidR="00614E39" w:rsidRPr="009829A0" w:rsidRDefault="00614E39" w:rsidP="001D1638">
            <w:pPr>
              <w:pStyle w:val="ListParagraph"/>
              <w:numPr>
                <w:ilvl w:val="0"/>
                <w:numId w:val="24"/>
              </w:numPr>
              <w:ind w:leftChars="0"/>
              <w:rPr>
                <w:rFonts w:ascii="Times New Roman" w:hAnsi="Times New Roman"/>
                <w:sz w:val="20"/>
                <w:szCs w:val="20"/>
              </w:rPr>
            </w:pPr>
            <w:r w:rsidRPr="009829A0">
              <w:rPr>
                <w:rFonts w:ascii="Times New Roman" w:hAnsi="Times New Roman"/>
                <w:sz w:val="20"/>
                <w:szCs w:val="20"/>
              </w:rPr>
              <w:t xml:space="preserve">Sub-grouping for paging, based on </w:t>
            </w:r>
          </w:p>
          <w:p w:rsidR="00614E39" w:rsidRPr="009829A0" w:rsidRDefault="00614E39" w:rsidP="001D1638">
            <w:pPr>
              <w:pStyle w:val="ListParagraph"/>
              <w:numPr>
                <w:ilvl w:val="1"/>
                <w:numId w:val="24"/>
              </w:numPr>
              <w:ind w:leftChars="0"/>
              <w:rPr>
                <w:rFonts w:ascii="Times New Roman" w:hAnsi="Times New Roman"/>
                <w:sz w:val="20"/>
                <w:szCs w:val="20"/>
              </w:rPr>
            </w:pPr>
            <w:r w:rsidRPr="009829A0">
              <w:rPr>
                <w:rFonts w:ascii="Times New Roman" w:hAnsi="Times New Roman"/>
                <w:sz w:val="20"/>
                <w:szCs w:val="20"/>
              </w:rPr>
              <w:t>Legacy paging DCI</w:t>
            </w:r>
          </w:p>
          <w:p w:rsidR="00614E39" w:rsidRPr="009829A0" w:rsidRDefault="00614E39" w:rsidP="001D1638">
            <w:pPr>
              <w:pStyle w:val="ListParagraph"/>
              <w:numPr>
                <w:ilvl w:val="1"/>
                <w:numId w:val="24"/>
              </w:numPr>
              <w:ind w:leftChars="0"/>
              <w:rPr>
                <w:rFonts w:ascii="Times New Roman" w:hAnsi="Times New Roman"/>
                <w:sz w:val="20"/>
                <w:szCs w:val="20"/>
              </w:rPr>
            </w:pPr>
            <w:r w:rsidRPr="009829A0">
              <w:rPr>
                <w:rFonts w:ascii="Times New Roman" w:hAnsi="Times New Roman"/>
                <w:sz w:val="20"/>
                <w:szCs w:val="20"/>
              </w:rPr>
              <w:t>Paging early indication</w:t>
            </w:r>
          </w:p>
          <w:p w:rsidR="00614E39" w:rsidRPr="009829A0" w:rsidRDefault="00614E39" w:rsidP="001D1638">
            <w:pPr>
              <w:pStyle w:val="ListParagraph"/>
              <w:numPr>
                <w:ilvl w:val="1"/>
                <w:numId w:val="24"/>
              </w:numPr>
              <w:ind w:leftChars="0"/>
              <w:rPr>
                <w:rFonts w:ascii="Times New Roman" w:hAnsi="Times New Roman"/>
                <w:sz w:val="20"/>
                <w:szCs w:val="20"/>
              </w:rPr>
            </w:pPr>
            <w:r w:rsidRPr="009829A0">
              <w:rPr>
                <w:rFonts w:ascii="Times New Roman" w:hAnsi="Times New Roman"/>
                <w:sz w:val="20"/>
                <w:szCs w:val="20"/>
              </w:rPr>
              <w:t>Additional reception occasions in time/frequency domain</w:t>
            </w:r>
          </w:p>
          <w:p w:rsidR="00614E39" w:rsidRPr="009829A0" w:rsidRDefault="00614E39" w:rsidP="001D1638">
            <w:pPr>
              <w:pStyle w:val="FollowedHyperlink"/>
              <w:numPr>
                <w:ilvl w:val="1"/>
                <w:numId w:val="24"/>
              </w:numPr>
              <w:rPr>
                <w:rFonts w:eastAsia="DengXian"/>
              </w:rPr>
            </w:pPr>
            <w:r w:rsidRPr="009829A0">
              <w:t>Multiple P-RNTIs</w:t>
            </w:r>
          </w:p>
          <w:p w:rsidR="00614E39" w:rsidRPr="009829A0" w:rsidRDefault="00614E39" w:rsidP="001D1638">
            <w:pPr>
              <w:pStyle w:val="ListParagraph"/>
              <w:numPr>
                <w:ilvl w:val="0"/>
                <w:numId w:val="24"/>
              </w:numPr>
              <w:ind w:leftChars="0"/>
              <w:rPr>
                <w:rFonts w:ascii="Times New Roman" w:hAnsi="Times New Roman"/>
                <w:sz w:val="20"/>
                <w:szCs w:val="20"/>
              </w:rPr>
            </w:pPr>
            <w:r w:rsidRPr="009829A0">
              <w:rPr>
                <w:rFonts w:ascii="Times New Roman" w:hAnsi="Times New Roman"/>
                <w:sz w:val="20"/>
                <w:szCs w:val="20"/>
              </w:rPr>
              <w:t>Cross-slot scheduling for paging PDSCH</w:t>
            </w:r>
          </w:p>
          <w:p w:rsidR="00614E39" w:rsidRPr="009829A0" w:rsidRDefault="00614E39" w:rsidP="001D1638">
            <w:pPr>
              <w:pStyle w:val="ListParagraph"/>
              <w:numPr>
                <w:ilvl w:val="0"/>
                <w:numId w:val="24"/>
              </w:numPr>
              <w:ind w:leftChars="0"/>
              <w:rPr>
                <w:rFonts w:ascii="Times New Roman" w:hAnsi="Times New Roman"/>
                <w:sz w:val="20"/>
                <w:szCs w:val="20"/>
              </w:rPr>
            </w:pPr>
            <w:r w:rsidRPr="009829A0">
              <w:rPr>
                <w:rFonts w:ascii="Times New Roman" w:hAnsi="Times New Roman"/>
                <w:sz w:val="20"/>
                <w:szCs w:val="20"/>
              </w:rPr>
              <w:t>Other proposal is not precluded</w:t>
            </w:r>
          </w:p>
          <w:p w:rsidR="00614E39" w:rsidRPr="009829A0" w:rsidRDefault="00614E39" w:rsidP="001D1638"/>
        </w:tc>
      </w:tr>
      <w:tr w:rsidR="00614E39" w:rsidTr="001D1638">
        <w:tc>
          <w:tcPr>
            <w:tcW w:w="10194" w:type="dxa"/>
            <w:shd w:val="clear" w:color="auto" w:fill="BFBFBF" w:themeFill="background1" w:themeFillShade="BF"/>
          </w:tcPr>
          <w:p w:rsidR="00614E39" w:rsidRPr="009829A0" w:rsidRDefault="00614E39" w:rsidP="001D1638">
            <w:pPr>
              <w:rPr>
                <w:color w:val="1F497D"/>
                <w:highlight w:val="green"/>
              </w:rPr>
            </w:pPr>
          </w:p>
        </w:tc>
      </w:tr>
      <w:tr w:rsidR="00614E39" w:rsidTr="001D1638">
        <w:tc>
          <w:tcPr>
            <w:tcW w:w="10194" w:type="dxa"/>
            <w:shd w:val="clear" w:color="auto" w:fill="F2F2F2" w:themeFill="background1" w:themeFillShade="F2"/>
          </w:tcPr>
          <w:p w:rsidR="00614E39" w:rsidRDefault="00614E39" w:rsidP="001D1638">
            <w:pPr>
              <w:numPr>
                <w:ilvl w:val="0"/>
                <w:numId w:val="26"/>
              </w:numPr>
              <w:adjustRightInd/>
              <w:textAlignment w:val="auto"/>
            </w:pPr>
            <w:r>
              <w:t>Specify enhancements for idle/inactive-mode UE power saving, considering system performance aspects [RAN2, RAN1]</w:t>
            </w:r>
          </w:p>
          <w:p w:rsidR="00614E39" w:rsidRDefault="00614E39" w:rsidP="001D1638">
            <w:pPr>
              <w:numPr>
                <w:ilvl w:val="1"/>
                <w:numId w:val="27"/>
              </w:numPr>
              <w:adjustRightInd/>
              <w:textAlignment w:val="auto"/>
            </w:pPr>
            <w:r>
              <w:t>Specify means to provide potential TRS/CSI-RS occasion(s) available in connected mode to idle/inactive-mode UEs, minimizing system overhead impact [RAN1]</w:t>
            </w:r>
          </w:p>
          <w:p w:rsidR="00614E39" w:rsidRDefault="00614E39" w:rsidP="001D1638">
            <w:pPr>
              <w:numPr>
                <w:ilvl w:val="0"/>
                <w:numId w:val="20"/>
              </w:numPr>
            </w:pPr>
            <w:r>
              <w:t>NOTE: Always-on TRS/CSI-RS transmission by gNodeB is not required</w:t>
            </w:r>
          </w:p>
          <w:p w:rsidR="00614E39" w:rsidRDefault="00614E39" w:rsidP="001D1638"/>
          <w:p w:rsidR="00614E39" w:rsidRPr="005065E5" w:rsidRDefault="00614E39" w:rsidP="001D1638">
            <w:pPr>
              <w:rPr>
                <w:b/>
                <w:lang w:eastAsia="ja-JP"/>
              </w:rPr>
            </w:pPr>
            <w:r w:rsidRPr="005065E5">
              <w:rPr>
                <w:b/>
                <w:lang w:eastAsia="ja-JP"/>
              </w:rPr>
              <w:t>Agreements related to the above scope item are as follows:</w:t>
            </w:r>
          </w:p>
        </w:tc>
      </w:tr>
      <w:tr w:rsidR="00614E39" w:rsidTr="001D1638">
        <w:tc>
          <w:tcPr>
            <w:tcW w:w="10194" w:type="dxa"/>
          </w:tcPr>
          <w:p w:rsidR="00614E39" w:rsidRPr="005065E5" w:rsidRDefault="00614E39" w:rsidP="001D1638">
            <w:pPr>
              <w:overflowPunct/>
              <w:autoSpaceDE/>
              <w:autoSpaceDN/>
              <w:adjustRightInd/>
              <w:spacing w:after="60" w:line="288" w:lineRule="atLeast"/>
              <w:textAlignment w:val="auto"/>
              <w:rPr>
                <w:rFonts w:eastAsia="SimSun"/>
                <w:highlight w:val="green"/>
                <w:lang w:val="en-US" w:eastAsia="ko-KR"/>
              </w:rPr>
            </w:pPr>
            <w:r w:rsidRPr="005065E5">
              <w:rPr>
                <w:rFonts w:eastAsia="SimSun"/>
                <w:color w:val="000000"/>
                <w:highlight w:val="green"/>
                <w:shd w:val="clear" w:color="auto" w:fill="FFFF00"/>
                <w:lang w:val="en-US" w:eastAsia="ko-KR"/>
              </w:rPr>
              <w:t>Agreements:</w:t>
            </w:r>
          </w:p>
          <w:p w:rsidR="00614E39" w:rsidRPr="005065E5" w:rsidRDefault="00614E39" w:rsidP="001D1638">
            <w:pPr>
              <w:numPr>
                <w:ilvl w:val="0"/>
                <w:numId w:val="25"/>
              </w:numPr>
              <w:overflowPunct/>
              <w:autoSpaceDE/>
              <w:autoSpaceDN/>
              <w:adjustRightInd/>
              <w:spacing w:after="60" w:line="288" w:lineRule="atLeast"/>
              <w:textAlignment w:val="auto"/>
              <w:rPr>
                <w:rFonts w:eastAsia="DengXian"/>
                <w:lang w:val="en-US" w:eastAsia="ko-KR"/>
              </w:rPr>
            </w:pPr>
            <w:r w:rsidRPr="005065E5">
              <w:rPr>
                <w:rFonts w:eastAsia="SimSun"/>
                <w:lang w:val="en-US" w:eastAsia="ko-KR"/>
              </w:rPr>
              <w:t>New types/patterns of TRS/CSI-RS are not introduced specifically for idle/inactive mode UE.</w:t>
            </w:r>
          </w:p>
          <w:p w:rsidR="00614E39" w:rsidRPr="005065E5" w:rsidRDefault="00614E39" w:rsidP="001D1638">
            <w:pPr>
              <w:wordWrap w:val="0"/>
              <w:overflowPunct/>
              <w:autoSpaceDE/>
              <w:autoSpaceDN/>
              <w:adjustRightInd/>
              <w:spacing w:after="0"/>
              <w:textAlignment w:val="auto"/>
              <w:rPr>
                <w:rFonts w:eastAsia="SimSun"/>
                <w:color w:val="1F497D"/>
                <w:lang w:val="en-US" w:eastAsia="ko-KR"/>
              </w:rPr>
            </w:pPr>
          </w:p>
          <w:p w:rsidR="00614E39" w:rsidRPr="005065E5" w:rsidRDefault="00614E39" w:rsidP="001D1638">
            <w:pPr>
              <w:overflowPunct/>
              <w:autoSpaceDE/>
              <w:autoSpaceDN/>
              <w:adjustRightInd/>
              <w:spacing w:after="0" w:line="288" w:lineRule="atLeast"/>
              <w:textAlignment w:val="auto"/>
              <w:rPr>
                <w:rFonts w:eastAsia="Gulim"/>
                <w:lang w:val="en-US" w:eastAsia="ko-KR"/>
              </w:rPr>
            </w:pPr>
            <w:r w:rsidRPr="005065E5">
              <w:rPr>
                <w:rFonts w:eastAsia="SimSun"/>
                <w:highlight w:val="green"/>
                <w:lang w:val="en-US" w:eastAsia="ko-KR"/>
              </w:rPr>
              <w:t>Agreements</w:t>
            </w:r>
            <w:r w:rsidRPr="005065E5">
              <w:rPr>
                <w:rFonts w:eastAsia="SimSun"/>
                <w:lang w:val="en-US" w:eastAsia="ko-KR"/>
              </w:rPr>
              <w:t>:</w:t>
            </w:r>
          </w:p>
          <w:p w:rsidR="00614E39" w:rsidRPr="005065E5" w:rsidRDefault="00614E39" w:rsidP="001D1638">
            <w:pPr>
              <w:overflowPunct/>
              <w:autoSpaceDE/>
              <w:autoSpaceDN/>
              <w:adjustRightInd/>
              <w:spacing w:after="0" w:line="288" w:lineRule="atLeast"/>
              <w:textAlignment w:val="auto"/>
              <w:rPr>
                <w:rFonts w:eastAsia="Gulim"/>
                <w:lang w:val="en-US" w:eastAsia="ko-KR"/>
              </w:rPr>
            </w:pPr>
            <w:r w:rsidRPr="005065E5">
              <w:rPr>
                <w:rFonts w:eastAsia="SimSun"/>
                <w:lang w:val="en-US" w:eastAsia="ko-KR"/>
              </w:rPr>
              <w:t xml:space="preserve">The TRS/CSI-RS occasion(s) that may be for connected mode UEs can be shared to idle/inactive mode UEs. </w:t>
            </w:r>
          </w:p>
          <w:p w:rsidR="00614E39" w:rsidRPr="005065E5" w:rsidRDefault="00614E39" w:rsidP="001D1638">
            <w:pPr>
              <w:overflowPunct/>
              <w:autoSpaceDE/>
              <w:autoSpaceDN/>
              <w:adjustRightInd/>
              <w:spacing w:after="0" w:line="288" w:lineRule="atLeast"/>
              <w:ind w:firstLine="400"/>
              <w:textAlignment w:val="auto"/>
              <w:rPr>
                <w:rFonts w:eastAsia="Gulim"/>
                <w:lang w:val="en-US" w:eastAsia="ko-KR"/>
              </w:rPr>
            </w:pPr>
            <w:r w:rsidRPr="005065E5">
              <w:rPr>
                <w:rFonts w:eastAsia="SimSun"/>
                <w:lang w:val="en-US" w:eastAsia="ko-KR"/>
              </w:rPr>
              <w:t>-  Note: It is understood that gNB can potentially share the occasions to idle/inactive (which would just mean it up to NW whether to share or not share).</w:t>
            </w:r>
          </w:p>
          <w:p w:rsidR="00614E39" w:rsidRPr="005065E5" w:rsidRDefault="00614E39" w:rsidP="001D1638">
            <w:pPr>
              <w:overflowPunct/>
              <w:autoSpaceDE/>
              <w:autoSpaceDN/>
              <w:adjustRightInd/>
              <w:spacing w:after="0" w:line="288" w:lineRule="atLeast"/>
              <w:ind w:firstLine="400"/>
              <w:textAlignment w:val="auto"/>
              <w:rPr>
                <w:rFonts w:eastAsia="SimSun"/>
                <w:lang w:val="en-US" w:eastAsia="ko-KR"/>
              </w:rPr>
            </w:pPr>
            <w:r w:rsidRPr="005065E5">
              <w:rPr>
                <w:rFonts w:eastAsia="SimSun"/>
                <w:lang w:val="en-US" w:eastAsia="ko-KR"/>
              </w:rPr>
              <w:t>-  Note: It is understood that TRS/CSI-RS in the TRS/CSI-RS occasion(s) may or may not be transmitted.</w:t>
            </w:r>
          </w:p>
          <w:p w:rsidR="00614E39" w:rsidRPr="005065E5" w:rsidRDefault="00614E39" w:rsidP="001D1638">
            <w:pPr>
              <w:overflowPunct/>
              <w:autoSpaceDE/>
              <w:autoSpaceDN/>
              <w:adjustRightInd/>
              <w:spacing w:after="0" w:line="288" w:lineRule="atLeast"/>
              <w:ind w:firstLine="400"/>
              <w:textAlignment w:val="auto"/>
              <w:rPr>
                <w:rFonts w:eastAsia="SimSun"/>
                <w:lang w:val="en-US" w:eastAsia="ko-KR"/>
              </w:rPr>
            </w:pPr>
            <w:r w:rsidRPr="005065E5">
              <w:rPr>
                <w:rFonts w:eastAsia="SimSun"/>
                <w:lang w:val="en-US" w:eastAsia="ko-KR"/>
              </w:rPr>
              <w:t>-  Note: Always-on TRS/CSI-RS transmission by gNodeB is not required</w:t>
            </w:r>
          </w:p>
          <w:p w:rsidR="00614E39" w:rsidRPr="005065E5" w:rsidRDefault="00614E39" w:rsidP="001D1638">
            <w:pPr>
              <w:overflowPunct/>
              <w:autoSpaceDE/>
              <w:autoSpaceDN/>
              <w:adjustRightInd/>
              <w:spacing w:after="0" w:line="288" w:lineRule="atLeast"/>
              <w:ind w:firstLine="400"/>
              <w:textAlignment w:val="auto"/>
              <w:rPr>
                <w:rFonts w:eastAsia="SimSun"/>
                <w:lang w:val="en-US" w:eastAsia="ko-KR"/>
              </w:rPr>
            </w:pPr>
            <w:r w:rsidRPr="005065E5">
              <w:rPr>
                <w:rFonts w:eastAsia="SimSun"/>
                <w:lang w:val="en-US" w:eastAsia="ko-KR"/>
              </w:rPr>
              <w:t xml:space="preserve">-  At least TRS/CSI-RS occasion(s) corresponding to periodic TRS is supported </w:t>
            </w:r>
          </w:p>
          <w:p w:rsidR="00614E39" w:rsidRPr="005065E5" w:rsidRDefault="00614E39" w:rsidP="001D1638">
            <w:pPr>
              <w:overflowPunct/>
              <w:autoSpaceDE/>
              <w:autoSpaceDN/>
              <w:adjustRightInd/>
              <w:spacing w:after="0" w:line="288" w:lineRule="atLeast"/>
              <w:ind w:firstLine="800"/>
              <w:textAlignment w:val="auto"/>
              <w:rPr>
                <w:rFonts w:eastAsia="SimSun"/>
                <w:lang w:val="en-US" w:eastAsia="ko-KR"/>
              </w:rPr>
            </w:pPr>
            <w:r w:rsidRPr="005065E5">
              <w:rPr>
                <w:rFonts w:eastAsia="SimSun"/>
                <w:lang w:val="en-US" w:eastAsia="ko-KR"/>
              </w:rPr>
              <w:t>- FFS for other RS types</w:t>
            </w:r>
          </w:p>
          <w:p w:rsidR="00614E39" w:rsidRPr="005065E5" w:rsidRDefault="00614E39" w:rsidP="001D1638">
            <w:pPr>
              <w:overflowPunct/>
              <w:autoSpaceDE/>
              <w:autoSpaceDN/>
              <w:adjustRightInd/>
              <w:spacing w:after="0" w:line="288" w:lineRule="atLeast"/>
              <w:ind w:firstLine="400"/>
              <w:textAlignment w:val="auto"/>
              <w:rPr>
                <w:rFonts w:eastAsia="Gulim"/>
                <w:lang w:val="en-US" w:eastAsia="ko-KR"/>
              </w:rPr>
            </w:pPr>
            <w:r w:rsidRPr="005065E5">
              <w:rPr>
                <w:rFonts w:eastAsia="SimSun"/>
                <w:lang w:val="en-US" w:eastAsia="ko-KR"/>
              </w:rPr>
              <w:t>-  FFS: Whether UE blind detection is required or not.</w:t>
            </w:r>
          </w:p>
          <w:p w:rsidR="00614E39" w:rsidRPr="005065E5" w:rsidRDefault="00614E39" w:rsidP="001D1638">
            <w:pPr>
              <w:wordWrap w:val="0"/>
              <w:overflowPunct/>
              <w:autoSpaceDE/>
              <w:autoSpaceDN/>
              <w:adjustRightInd/>
              <w:spacing w:after="0"/>
              <w:textAlignment w:val="auto"/>
              <w:rPr>
                <w:rFonts w:eastAsia="SimSun"/>
                <w:color w:val="1F497D"/>
                <w:lang w:val="en-US" w:eastAsia="ko-KR"/>
              </w:rPr>
            </w:pPr>
          </w:p>
          <w:p w:rsidR="00614E39" w:rsidRPr="005065E5" w:rsidRDefault="00614E39" w:rsidP="001D1638">
            <w:pPr>
              <w:overflowPunct/>
              <w:autoSpaceDE/>
              <w:autoSpaceDN/>
              <w:adjustRightInd/>
              <w:spacing w:after="0" w:line="288" w:lineRule="atLeast"/>
              <w:textAlignment w:val="auto"/>
              <w:rPr>
                <w:rFonts w:eastAsia="Gulim"/>
                <w:highlight w:val="green"/>
                <w:lang w:val="en-US" w:eastAsia="ko-KR"/>
              </w:rPr>
            </w:pPr>
            <w:r w:rsidRPr="005065E5">
              <w:rPr>
                <w:rFonts w:eastAsia="SimSun"/>
                <w:highlight w:val="green"/>
                <w:shd w:val="clear" w:color="auto" w:fill="FFFF00"/>
                <w:lang w:val="en-US" w:eastAsia="ko-KR"/>
              </w:rPr>
              <w:t>Agreements:</w:t>
            </w:r>
          </w:p>
          <w:p w:rsidR="00614E39" w:rsidRPr="005065E5" w:rsidRDefault="00614E39" w:rsidP="001D1638">
            <w:pPr>
              <w:overflowPunct/>
              <w:autoSpaceDE/>
              <w:autoSpaceDN/>
              <w:adjustRightInd/>
              <w:spacing w:after="0" w:line="288" w:lineRule="atLeast"/>
              <w:textAlignment w:val="auto"/>
              <w:rPr>
                <w:rFonts w:eastAsia="SimSun"/>
                <w:lang w:val="en-US" w:eastAsia="ko-KR"/>
              </w:rPr>
            </w:pPr>
            <w:r w:rsidRPr="005065E5">
              <w:rPr>
                <w:rFonts w:eastAsia="SimSun"/>
                <w:lang w:val="en-US" w:eastAsia="ko-KR"/>
              </w:rPr>
              <w:t xml:space="preserve">Idle/inactive UE may use the TRS/CSI-RS occasion(s) that are shared to it for functionalities such as: </w:t>
            </w:r>
          </w:p>
          <w:p w:rsidR="00614E39" w:rsidRPr="005065E5" w:rsidRDefault="00614E39" w:rsidP="001D1638">
            <w:pPr>
              <w:overflowPunct/>
              <w:autoSpaceDE/>
              <w:autoSpaceDN/>
              <w:adjustRightInd/>
              <w:spacing w:after="0" w:line="288" w:lineRule="atLeast"/>
              <w:ind w:firstLine="225"/>
              <w:textAlignment w:val="auto"/>
              <w:rPr>
                <w:rFonts w:eastAsia="SimSun"/>
                <w:lang w:val="en-US" w:eastAsia="zh-CN"/>
              </w:rPr>
            </w:pPr>
            <w:r w:rsidRPr="005065E5">
              <w:rPr>
                <w:rFonts w:eastAsia="SimSun"/>
                <w:lang w:val="en-US" w:eastAsia="ko-KR"/>
              </w:rPr>
              <w:t>-           AGC, time/frequency tracking</w:t>
            </w:r>
          </w:p>
          <w:p w:rsidR="00614E39" w:rsidRPr="005065E5" w:rsidRDefault="00614E39" w:rsidP="001D1638">
            <w:pPr>
              <w:overflowPunct/>
              <w:autoSpaceDE/>
              <w:autoSpaceDN/>
              <w:adjustRightInd/>
              <w:spacing w:after="0" w:line="288" w:lineRule="atLeast"/>
              <w:ind w:firstLine="225"/>
              <w:textAlignment w:val="auto"/>
              <w:rPr>
                <w:rFonts w:eastAsia="SimSun"/>
                <w:lang w:val="en-US" w:eastAsia="ko-KR"/>
              </w:rPr>
            </w:pPr>
            <w:r w:rsidRPr="005065E5">
              <w:rPr>
                <w:rFonts w:eastAsia="SimSun"/>
                <w:lang w:val="en-US" w:eastAsia="ko-KR"/>
              </w:rPr>
              <w:t>-           FFS: RRM measurement for serving cell, RRM measurement for neighbor cell, paging reception indication</w:t>
            </w:r>
          </w:p>
          <w:p w:rsidR="00614E39" w:rsidRPr="005065E5" w:rsidRDefault="00614E39" w:rsidP="001D1638">
            <w:pPr>
              <w:overflowPunct/>
              <w:autoSpaceDE/>
              <w:autoSpaceDN/>
              <w:adjustRightInd/>
              <w:spacing w:after="0" w:line="288" w:lineRule="atLeast"/>
              <w:ind w:firstLine="225"/>
              <w:textAlignment w:val="auto"/>
              <w:rPr>
                <w:rFonts w:eastAsia="SimSun"/>
                <w:lang w:val="en-US" w:eastAsia="ko-KR"/>
              </w:rPr>
            </w:pPr>
          </w:p>
          <w:p w:rsidR="00614E39" w:rsidRPr="005065E5" w:rsidRDefault="00614E39" w:rsidP="001D1638">
            <w:pPr>
              <w:overflowPunct/>
              <w:autoSpaceDE/>
              <w:autoSpaceDN/>
              <w:adjustRightInd/>
              <w:spacing w:after="0" w:line="288" w:lineRule="atLeast"/>
              <w:textAlignment w:val="auto"/>
              <w:rPr>
                <w:rFonts w:eastAsia="SimSun"/>
                <w:b/>
                <w:bCs/>
                <w:u w:val="single"/>
                <w:lang w:val="en-US" w:eastAsia="ko-KR"/>
              </w:rPr>
            </w:pPr>
            <w:r w:rsidRPr="005065E5">
              <w:rPr>
                <w:rFonts w:eastAsia="SimSun"/>
                <w:b/>
                <w:bCs/>
                <w:u w:val="single"/>
                <w:lang w:val="en-US" w:eastAsia="ko-KR"/>
              </w:rPr>
              <w:t>Observation:</w:t>
            </w:r>
          </w:p>
          <w:p w:rsidR="00614E39" w:rsidRPr="005065E5" w:rsidRDefault="00614E39" w:rsidP="001D1638">
            <w:pPr>
              <w:overflowPunct/>
              <w:autoSpaceDE/>
              <w:autoSpaceDN/>
              <w:adjustRightInd/>
              <w:spacing w:after="0" w:line="288" w:lineRule="atLeast"/>
              <w:textAlignment w:val="auto"/>
              <w:rPr>
                <w:rFonts w:eastAsia="Gulim"/>
                <w:lang w:val="en-US" w:eastAsia="ko-KR"/>
              </w:rPr>
            </w:pPr>
            <w:r w:rsidRPr="005065E5">
              <w:rPr>
                <w:rFonts w:eastAsia="SimSun"/>
                <w:lang w:val="en-US" w:eastAsia="ko-KR"/>
              </w:rPr>
              <w:t>It is up to gNB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rsidR="00614E39" w:rsidRPr="005065E5" w:rsidRDefault="00614E39" w:rsidP="001D1638">
            <w:pPr>
              <w:wordWrap w:val="0"/>
              <w:overflowPunct/>
              <w:autoSpaceDE/>
              <w:autoSpaceDN/>
              <w:adjustRightInd/>
              <w:spacing w:after="0"/>
              <w:textAlignment w:val="auto"/>
              <w:rPr>
                <w:rFonts w:eastAsia="SimSun"/>
                <w:color w:val="1F497D"/>
                <w:lang w:val="en-US" w:eastAsia="ko-KR"/>
              </w:rPr>
            </w:pPr>
          </w:p>
          <w:p w:rsidR="00614E39" w:rsidRPr="005065E5" w:rsidRDefault="00614E39" w:rsidP="001D1638">
            <w:pPr>
              <w:overflowPunct/>
              <w:autoSpaceDE/>
              <w:autoSpaceDN/>
              <w:adjustRightInd/>
              <w:spacing w:after="0" w:line="288" w:lineRule="auto"/>
              <w:textAlignment w:val="auto"/>
              <w:rPr>
                <w:rFonts w:eastAsia="Gulim"/>
                <w:highlight w:val="green"/>
                <w:lang w:val="en-US" w:eastAsia="ko-KR"/>
              </w:rPr>
            </w:pPr>
            <w:r w:rsidRPr="005065E5">
              <w:rPr>
                <w:rFonts w:eastAsia="SimSun"/>
                <w:highlight w:val="green"/>
                <w:lang w:val="en-US" w:eastAsia="ko-KR"/>
              </w:rPr>
              <w:t>Agreements:</w:t>
            </w:r>
          </w:p>
          <w:p w:rsidR="00614E39" w:rsidRPr="005065E5" w:rsidRDefault="00614E39" w:rsidP="001D1638">
            <w:pPr>
              <w:overflowPunct/>
              <w:autoSpaceDE/>
              <w:autoSpaceDN/>
              <w:adjustRightInd/>
              <w:spacing w:after="0" w:line="288" w:lineRule="auto"/>
              <w:textAlignment w:val="auto"/>
              <w:rPr>
                <w:rFonts w:eastAsia="Gulim"/>
                <w:lang w:val="en-US" w:eastAsia="ko-KR"/>
              </w:rPr>
            </w:pPr>
            <w:r w:rsidRPr="005065E5">
              <w:rPr>
                <w:rFonts w:eastAsia="SimSun"/>
                <w:lang w:val="en-US" w:eastAsia="ko-KR"/>
              </w:rPr>
              <w:t xml:space="preserve">The </w:t>
            </w:r>
            <w:r w:rsidRPr="005065E5">
              <w:rPr>
                <w:rFonts w:eastAsia="SimSun"/>
                <w:lang w:val="en-US" w:eastAsia="zh-CN"/>
              </w:rPr>
              <w:t xml:space="preserve">configuration of </w:t>
            </w:r>
            <w:r w:rsidRPr="005065E5">
              <w:rPr>
                <w:rFonts w:eastAsia="SimSun"/>
                <w:lang w:val="en-US" w:eastAsia="ko-KR"/>
              </w:rPr>
              <w:t>TRS/CSI-RS occasion(s) for idle/inactive mode UE(s) is provided by higher layer signalling</w:t>
            </w:r>
          </w:p>
          <w:p w:rsidR="00614E39" w:rsidRPr="005065E5" w:rsidRDefault="00614E39" w:rsidP="001D1638">
            <w:pPr>
              <w:overflowPunct/>
              <w:autoSpaceDE/>
              <w:autoSpaceDN/>
              <w:adjustRightInd/>
              <w:spacing w:after="0" w:line="288" w:lineRule="auto"/>
              <w:ind w:firstLine="221"/>
              <w:textAlignment w:val="auto"/>
              <w:rPr>
                <w:rFonts w:eastAsia="Gulim"/>
                <w:lang w:val="en-US" w:eastAsia="ko-KR"/>
              </w:rPr>
            </w:pPr>
            <w:r w:rsidRPr="005065E5">
              <w:rPr>
                <w:rFonts w:eastAsia="SimSun"/>
                <w:lang w:val="en-US" w:eastAsia="ko-KR"/>
              </w:rPr>
              <w:t>-           FFS higher layer signalling candidates (e.g., SIB, dedicated RRC, RRC release message, etc.)</w:t>
            </w:r>
          </w:p>
          <w:p w:rsidR="00614E39" w:rsidRPr="005065E5" w:rsidRDefault="00614E39" w:rsidP="001D1638">
            <w:pPr>
              <w:overflowPunct/>
              <w:autoSpaceDE/>
              <w:autoSpaceDN/>
              <w:adjustRightInd/>
              <w:spacing w:after="0" w:line="288" w:lineRule="auto"/>
              <w:ind w:firstLine="221"/>
              <w:textAlignment w:val="auto"/>
              <w:rPr>
                <w:rFonts w:eastAsia="Gulim"/>
                <w:lang w:val="en-US" w:eastAsia="ko-KR"/>
              </w:rPr>
            </w:pPr>
            <w:r w:rsidRPr="005065E5">
              <w:rPr>
                <w:rFonts w:eastAsia="SimSun"/>
                <w:lang w:val="en-US" w:eastAsia="ko-KR"/>
              </w:rPr>
              <w:t>-           FFS for other signalling candidates (e.g., pre-configuration, etc.)</w:t>
            </w:r>
          </w:p>
          <w:p w:rsidR="00614E39" w:rsidRPr="005065E5" w:rsidRDefault="00614E39" w:rsidP="001D1638">
            <w:pPr>
              <w:overflowPunct/>
              <w:autoSpaceDE/>
              <w:autoSpaceDN/>
              <w:adjustRightInd/>
              <w:spacing w:after="0" w:line="288" w:lineRule="auto"/>
              <w:ind w:firstLine="221"/>
              <w:textAlignment w:val="auto"/>
              <w:rPr>
                <w:rFonts w:eastAsia="SimSun"/>
                <w:lang w:val="en-US" w:eastAsia="ko-KR"/>
              </w:rPr>
            </w:pPr>
            <w:r w:rsidRPr="005065E5">
              <w:rPr>
                <w:rFonts w:eastAsia="SimSun"/>
                <w:lang w:val="en-US" w:eastAsia="ko-KR"/>
              </w:rPr>
              <w:t>-           FFS for detailed configuration parameters (e.g., whether and how to reduce the signalling overhead for configuration, etc.)</w:t>
            </w:r>
          </w:p>
          <w:p w:rsidR="00614E39" w:rsidRPr="005065E5" w:rsidRDefault="00614E39" w:rsidP="001D1638">
            <w:pPr>
              <w:wordWrap w:val="0"/>
              <w:overflowPunct/>
              <w:autoSpaceDE/>
              <w:autoSpaceDN/>
              <w:adjustRightInd/>
              <w:spacing w:after="0"/>
              <w:textAlignment w:val="auto"/>
              <w:rPr>
                <w:rFonts w:eastAsia="SimSun"/>
                <w:color w:val="1F497D"/>
                <w:lang w:val="en-US" w:eastAsia="ko-KR"/>
              </w:rPr>
            </w:pPr>
          </w:p>
          <w:p w:rsidR="00614E39" w:rsidRPr="005065E5" w:rsidRDefault="00614E39" w:rsidP="001D1638">
            <w:pPr>
              <w:overflowPunct/>
              <w:autoSpaceDE/>
              <w:autoSpaceDN/>
              <w:adjustRightInd/>
              <w:spacing w:after="0"/>
              <w:textAlignment w:val="auto"/>
              <w:rPr>
                <w:rFonts w:eastAsia="SimSun"/>
                <w:highlight w:val="green"/>
                <w:lang w:val="en-US" w:eastAsia="zh-CN"/>
              </w:rPr>
            </w:pPr>
            <w:r w:rsidRPr="005065E5">
              <w:rPr>
                <w:rFonts w:eastAsia="SimSun"/>
                <w:highlight w:val="green"/>
                <w:lang w:val="en-US" w:eastAsia="zh-CN"/>
              </w:rPr>
              <w:t>Agreements:</w:t>
            </w:r>
          </w:p>
          <w:p w:rsidR="00614E39" w:rsidRPr="005065E5" w:rsidRDefault="00614E39" w:rsidP="001D1638">
            <w:pPr>
              <w:overflowPunct/>
              <w:autoSpaceDE/>
              <w:autoSpaceDN/>
              <w:adjustRightInd/>
              <w:spacing w:after="0" w:line="288" w:lineRule="auto"/>
              <w:jc w:val="both"/>
              <w:textAlignment w:val="auto"/>
              <w:rPr>
                <w:rFonts w:eastAsia="SimSun"/>
                <w:color w:val="000000"/>
                <w:lang w:val="en-US" w:eastAsia="ja-JP"/>
              </w:rPr>
            </w:pPr>
            <w:r w:rsidRPr="005065E5">
              <w:rPr>
                <w:rFonts w:eastAsia="SimSun"/>
                <w:color w:val="000000"/>
                <w:lang w:val="en-US" w:eastAsia="ja-JP"/>
              </w:rPr>
              <w:t>Further study whether and how to inform the availability of TRS/CSI-RS to idle/inactive mode UE (implicitly or explicitly).</w:t>
            </w:r>
          </w:p>
          <w:p w:rsidR="00614E39" w:rsidRPr="005065E5" w:rsidRDefault="00614E39" w:rsidP="001D1638">
            <w:pPr>
              <w:overflowPunct/>
              <w:autoSpaceDE/>
              <w:autoSpaceDN/>
              <w:adjustRightInd/>
              <w:spacing w:after="0" w:line="288" w:lineRule="auto"/>
              <w:ind w:firstLine="108"/>
              <w:jc w:val="both"/>
              <w:textAlignment w:val="auto"/>
              <w:rPr>
                <w:rFonts w:eastAsia="Gulim"/>
                <w:color w:val="000000"/>
                <w:lang w:val="en-US" w:eastAsia="ko-KR"/>
              </w:rPr>
            </w:pPr>
            <w:r w:rsidRPr="005065E5">
              <w:rPr>
                <w:rFonts w:eastAsia="SimSun"/>
                <w:color w:val="000000"/>
                <w:lang w:val="en-US" w:eastAsia="ja-JP"/>
              </w:rPr>
              <w:t>- Note: Availability corresponds to the information for whether TRS/CSI-RS is actually transmitted or not.</w:t>
            </w:r>
          </w:p>
          <w:p w:rsidR="00614E39" w:rsidRPr="005065E5" w:rsidRDefault="00614E39" w:rsidP="001D1638">
            <w:pPr>
              <w:rPr>
                <w:lang w:val="en-US" w:eastAsia="ja-JP"/>
              </w:rPr>
            </w:pPr>
          </w:p>
        </w:tc>
      </w:tr>
      <w:tr w:rsidR="00614E39" w:rsidTr="001D1638">
        <w:tc>
          <w:tcPr>
            <w:tcW w:w="10194" w:type="dxa"/>
            <w:shd w:val="clear" w:color="auto" w:fill="BFBFBF" w:themeFill="background1" w:themeFillShade="BF"/>
          </w:tcPr>
          <w:p w:rsidR="00614E39" w:rsidRDefault="00614E39" w:rsidP="001D1638">
            <w:pPr>
              <w:rPr>
                <w:lang w:eastAsia="ja-JP"/>
              </w:rPr>
            </w:pPr>
          </w:p>
        </w:tc>
      </w:tr>
      <w:tr w:rsidR="00614E39" w:rsidTr="001D1638">
        <w:tc>
          <w:tcPr>
            <w:tcW w:w="10194" w:type="dxa"/>
            <w:shd w:val="clear" w:color="auto" w:fill="F2F2F2" w:themeFill="background1" w:themeFillShade="F2"/>
          </w:tcPr>
          <w:p w:rsidR="00614E39" w:rsidRDefault="00614E39" w:rsidP="001D1638">
            <w:pPr>
              <w:numPr>
                <w:ilvl w:val="0"/>
                <w:numId w:val="19"/>
              </w:numPr>
              <w:adjustRightInd/>
              <w:textAlignment w:val="auto"/>
            </w:pPr>
            <w:r>
              <w:t>Study and specify, if agreed, enhancements on power saving techniques for connected-mode UE, subject to minimized system performance impact [RAN1, RAN4]</w:t>
            </w:r>
          </w:p>
          <w:p w:rsidR="00614E39" w:rsidRDefault="00614E39" w:rsidP="001D1638">
            <w:pPr>
              <w:numPr>
                <w:ilvl w:val="1"/>
                <w:numId w:val="19"/>
              </w:numPr>
              <w:adjustRightInd/>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rsidR="00614E39" w:rsidRDefault="00614E39" w:rsidP="001D1638">
            <w:pPr>
              <w:numPr>
                <w:ilvl w:val="0"/>
                <w:numId w:val="20"/>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p w:rsidR="00614E39" w:rsidRDefault="00614E39" w:rsidP="001D1638">
            <w:pPr>
              <w:adjustRightInd/>
              <w:textAlignment w:val="auto"/>
            </w:pPr>
          </w:p>
          <w:p w:rsidR="00614E39" w:rsidRDefault="00614E39" w:rsidP="001D1638">
            <w:pPr>
              <w:rPr>
                <w:lang w:eastAsia="ja-JP"/>
              </w:rPr>
            </w:pPr>
            <w:r w:rsidRPr="005065E5">
              <w:rPr>
                <w:b/>
                <w:lang w:eastAsia="ja-JP"/>
              </w:rPr>
              <w:t>Agreements related to the above scope item are as follows:</w:t>
            </w:r>
          </w:p>
        </w:tc>
      </w:tr>
      <w:tr w:rsidR="00614E39" w:rsidTr="001D1638">
        <w:tc>
          <w:tcPr>
            <w:tcW w:w="10194" w:type="dxa"/>
          </w:tcPr>
          <w:p w:rsidR="00614E39" w:rsidRPr="00A26CB2" w:rsidRDefault="00614E39" w:rsidP="001D1638">
            <w:pPr>
              <w:overflowPunct/>
              <w:autoSpaceDE/>
              <w:autoSpaceDN/>
              <w:adjustRightInd/>
              <w:spacing w:after="0"/>
              <w:textAlignment w:val="auto"/>
              <w:rPr>
                <w:rFonts w:eastAsia="SimSun"/>
                <w:highlight w:val="green"/>
                <w:lang w:val="en-US" w:eastAsia="zh-CN"/>
              </w:rPr>
            </w:pPr>
            <w:r w:rsidRPr="00A26CB2">
              <w:rPr>
                <w:rFonts w:eastAsia="SimSun"/>
                <w:highlight w:val="green"/>
                <w:lang w:val="en-US" w:eastAsia="zh-CN"/>
              </w:rPr>
              <w:t>Agreements:</w:t>
            </w:r>
          </w:p>
          <w:p w:rsidR="00614E39" w:rsidRPr="00A26CB2" w:rsidRDefault="00614E39" w:rsidP="001D1638">
            <w:pPr>
              <w:numPr>
                <w:ilvl w:val="0"/>
                <w:numId w:val="28"/>
              </w:numPr>
              <w:overflowPunct/>
              <w:autoSpaceDE/>
              <w:autoSpaceDN/>
              <w:adjustRightInd/>
              <w:spacing w:after="0"/>
              <w:textAlignment w:val="auto"/>
              <w:rPr>
                <w:rFonts w:eastAsia="SimSun"/>
                <w:lang w:val="en-US" w:eastAsia="zh-CN"/>
              </w:rPr>
            </w:pPr>
            <w:r w:rsidRPr="00A26CB2">
              <w:rPr>
                <w:rFonts w:eastAsia="SimSun"/>
                <w:lang w:val="en-US" w:eastAsia="zh-CN"/>
              </w:rPr>
              <w:t>Reusing power model in TR38.840 for evaluation of DCI-based power saving adaptation schemes.</w:t>
            </w:r>
          </w:p>
          <w:p w:rsidR="00614E39" w:rsidRPr="00A26CB2" w:rsidRDefault="00614E39" w:rsidP="001D1638">
            <w:pPr>
              <w:numPr>
                <w:ilvl w:val="1"/>
                <w:numId w:val="28"/>
              </w:numPr>
              <w:overflowPunct/>
              <w:autoSpaceDE/>
              <w:autoSpaceDN/>
              <w:adjustRightInd/>
              <w:spacing w:after="0"/>
              <w:textAlignment w:val="auto"/>
              <w:rPr>
                <w:rFonts w:eastAsia="SimSun"/>
                <w:lang w:val="en-US" w:eastAsia="zh-CN"/>
              </w:rPr>
            </w:pPr>
            <w:r w:rsidRPr="00A26CB2">
              <w:rPr>
                <w:rFonts w:eastAsia="SimSun"/>
                <w:lang w:val="en-US" w:eastAsia="zh-CN"/>
              </w:rPr>
              <w:t>Note: company reporting additional power model for missing state or update is not precluded.</w:t>
            </w:r>
          </w:p>
          <w:p w:rsidR="00614E39" w:rsidRPr="00A26CB2" w:rsidRDefault="00614E39" w:rsidP="001D1638">
            <w:pPr>
              <w:overflowPunct/>
              <w:autoSpaceDE/>
              <w:autoSpaceDN/>
              <w:adjustRightInd/>
              <w:spacing w:after="0"/>
              <w:textAlignment w:val="auto"/>
              <w:rPr>
                <w:rFonts w:eastAsia="SimSun"/>
                <w:color w:val="1F497D"/>
                <w:lang w:val="en-US" w:eastAsia="zh-CN"/>
              </w:rPr>
            </w:pPr>
          </w:p>
          <w:p w:rsidR="00614E39" w:rsidRPr="00A26CB2" w:rsidRDefault="00614E39" w:rsidP="001D1638">
            <w:pPr>
              <w:overflowPunct/>
              <w:autoSpaceDE/>
              <w:autoSpaceDN/>
              <w:adjustRightInd/>
              <w:spacing w:after="0"/>
              <w:textAlignment w:val="auto"/>
              <w:rPr>
                <w:rFonts w:eastAsia="SimSun"/>
                <w:color w:val="1F497D"/>
                <w:lang w:val="en-US" w:eastAsia="zh-CN"/>
              </w:rPr>
            </w:pPr>
          </w:p>
          <w:p w:rsidR="00614E39" w:rsidRPr="00A26CB2" w:rsidRDefault="00614E39" w:rsidP="001D1638">
            <w:pPr>
              <w:overflowPunct/>
              <w:autoSpaceDE/>
              <w:autoSpaceDN/>
              <w:adjustRightInd/>
              <w:spacing w:after="0"/>
              <w:textAlignment w:val="auto"/>
              <w:rPr>
                <w:rFonts w:eastAsia="SimSun"/>
                <w:lang w:val="en-US" w:eastAsia="zh-CN"/>
              </w:rPr>
            </w:pPr>
            <w:r w:rsidRPr="00A26CB2">
              <w:rPr>
                <w:rFonts w:eastAsia="SimSun"/>
                <w:highlight w:val="green"/>
                <w:lang w:val="en-US" w:eastAsia="zh-CN"/>
              </w:rPr>
              <w:t>Agreements</w:t>
            </w:r>
            <w:r w:rsidRPr="00A26CB2">
              <w:rPr>
                <w:rFonts w:eastAsia="SimSun"/>
                <w:lang w:val="en-US" w:eastAsia="zh-CN"/>
              </w:rPr>
              <w:t>:</w:t>
            </w:r>
          </w:p>
          <w:p w:rsidR="00614E39" w:rsidRPr="00A26CB2" w:rsidRDefault="00614E39" w:rsidP="001D1638">
            <w:pPr>
              <w:numPr>
                <w:ilvl w:val="0"/>
                <w:numId w:val="29"/>
              </w:numPr>
              <w:overflowPunct/>
              <w:autoSpaceDE/>
              <w:autoSpaceDN/>
              <w:adjustRightInd/>
              <w:spacing w:after="0"/>
              <w:textAlignment w:val="auto"/>
              <w:rPr>
                <w:rFonts w:eastAsia="SimSun"/>
                <w:lang w:val="en-US" w:eastAsia="zh-CN"/>
              </w:rPr>
            </w:pPr>
            <w:r w:rsidRPr="00A26CB2">
              <w:rPr>
                <w:rFonts w:eastAsia="SimSun"/>
                <w:lang w:val="en-US" w:eastAsia="zh-CN"/>
              </w:rPr>
              <w:t>Company should report assumptions used for periodic measurement activities for the Rel-17 DCI-based power saving adaptation evaluation.</w:t>
            </w:r>
          </w:p>
          <w:p w:rsidR="00614E39" w:rsidRPr="00A26CB2" w:rsidRDefault="00614E39" w:rsidP="001D1638">
            <w:pPr>
              <w:numPr>
                <w:ilvl w:val="1"/>
                <w:numId w:val="29"/>
              </w:numPr>
              <w:overflowPunct/>
              <w:autoSpaceDE/>
              <w:autoSpaceDN/>
              <w:adjustRightInd/>
              <w:spacing w:after="0"/>
              <w:textAlignment w:val="auto"/>
              <w:rPr>
                <w:rFonts w:eastAsia="SimSun"/>
                <w:lang w:val="en-US" w:eastAsia="zh-CN"/>
              </w:rPr>
            </w:pPr>
            <w:r w:rsidRPr="00A26CB2">
              <w:rPr>
                <w:rFonts w:eastAsia="SimSun"/>
                <w:lang w:val="en-US" w:eastAsia="zh-CN"/>
              </w:rPr>
              <w:t>The periodic activities defined in TR38.840 can be reused.</w:t>
            </w:r>
          </w:p>
          <w:p w:rsidR="00614E39" w:rsidRPr="00A26CB2" w:rsidRDefault="00614E39" w:rsidP="001D1638">
            <w:pPr>
              <w:numPr>
                <w:ilvl w:val="1"/>
                <w:numId w:val="29"/>
              </w:numPr>
              <w:overflowPunct/>
              <w:autoSpaceDE/>
              <w:autoSpaceDN/>
              <w:adjustRightInd/>
              <w:spacing w:after="0"/>
              <w:textAlignment w:val="auto"/>
              <w:rPr>
                <w:rFonts w:eastAsia="SimSun"/>
                <w:lang w:val="en-US" w:eastAsia="zh-CN"/>
              </w:rPr>
            </w:pPr>
            <w:r w:rsidRPr="00A26CB2">
              <w:rPr>
                <w:rFonts w:eastAsia="SimSun"/>
                <w:lang w:val="en-US" w:eastAsia="zh-CN"/>
              </w:rPr>
              <w:t>Measurement for RLM/BFD every C-DRX cycle can be optionally modelled</w:t>
            </w:r>
          </w:p>
          <w:p w:rsidR="00614E39" w:rsidRPr="00A26CB2" w:rsidRDefault="00614E39" w:rsidP="001D1638">
            <w:pPr>
              <w:overflowPunct/>
              <w:autoSpaceDE/>
              <w:autoSpaceDN/>
              <w:adjustRightInd/>
              <w:spacing w:after="0"/>
              <w:textAlignment w:val="auto"/>
              <w:rPr>
                <w:rFonts w:eastAsia="SimSun"/>
                <w:color w:val="1F497D"/>
                <w:lang w:val="en-US" w:eastAsia="zh-CN"/>
              </w:rPr>
            </w:pPr>
          </w:p>
          <w:p w:rsidR="00614E39" w:rsidRPr="00A26CB2" w:rsidRDefault="00614E39" w:rsidP="001D1638">
            <w:pPr>
              <w:overflowPunct/>
              <w:autoSpaceDE/>
              <w:autoSpaceDN/>
              <w:adjustRightInd/>
              <w:spacing w:after="0"/>
              <w:textAlignment w:val="auto"/>
              <w:rPr>
                <w:rFonts w:eastAsia="SimSun"/>
                <w:color w:val="1F497D"/>
                <w:highlight w:val="green"/>
                <w:lang w:val="en-US" w:eastAsia="zh-CN"/>
              </w:rPr>
            </w:pPr>
            <w:r w:rsidRPr="00A26CB2">
              <w:rPr>
                <w:rFonts w:eastAsia="SimSun"/>
                <w:color w:val="1F497D"/>
                <w:highlight w:val="green"/>
                <w:lang w:val="en-US" w:eastAsia="zh-CN"/>
              </w:rPr>
              <w:t>Agreements:</w:t>
            </w:r>
          </w:p>
          <w:p w:rsidR="00614E39" w:rsidRPr="00A26CB2" w:rsidRDefault="00614E39" w:rsidP="001D1638">
            <w:pPr>
              <w:numPr>
                <w:ilvl w:val="0"/>
                <w:numId w:val="30"/>
              </w:numPr>
              <w:overflowPunct/>
              <w:autoSpaceDE/>
              <w:autoSpaceDN/>
              <w:adjustRightInd/>
              <w:spacing w:after="0"/>
              <w:textAlignment w:val="auto"/>
              <w:rPr>
                <w:rFonts w:eastAsia="SimSun"/>
                <w:lang w:val="en-US" w:eastAsia="x-none"/>
              </w:rPr>
            </w:pPr>
            <w:r w:rsidRPr="00A26CB2">
              <w:rPr>
                <w:rFonts w:eastAsia="SimSun"/>
                <w:lang w:val="en-US" w:eastAsia="x-none"/>
              </w:rPr>
              <w:t>The performance metrics described in TR38.840 section 8.2 is reused for power saving evaluation of Rel-17 DCI-based power saving adaptation during ActiveTime.</w:t>
            </w:r>
          </w:p>
          <w:p w:rsidR="00614E39" w:rsidRPr="00A26CB2" w:rsidRDefault="00614E39" w:rsidP="001D1638">
            <w:pPr>
              <w:numPr>
                <w:ilvl w:val="0"/>
                <w:numId w:val="30"/>
              </w:numPr>
              <w:overflowPunct/>
              <w:autoSpaceDE/>
              <w:autoSpaceDN/>
              <w:adjustRightInd/>
              <w:spacing w:after="0"/>
              <w:textAlignment w:val="auto"/>
              <w:rPr>
                <w:rFonts w:eastAsia="SimSun"/>
                <w:lang w:val="en-US" w:eastAsia="x-none"/>
              </w:rPr>
            </w:pPr>
            <w:r w:rsidRPr="00A26CB2">
              <w:rPr>
                <w:rFonts w:eastAsia="SimSun"/>
                <w:lang w:val="en-US" w:eastAsia="x-none"/>
              </w:rPr>
              <w:t>The following Rel-15 / 16 features is recommended of the power consumption as reference for baseline. Company can report the feature(s) being used in the baseline.</w:t>
            </w:r>
          </w:p>
          <w:p w:rsidR="00614E39" w:rsidRPr="00A26CB2" w:rsidRDefault="00614E39" w:rsidP="001D1638">
            <w:pPr>
              <w:numPr>
                <w:ilvl w:val="1"/>
                <w:numId w:val="30"/>
              </w:numPr>
              <w:overflowPunct/>
              <w:autoSpaceDE/>
              <w:autoSpaceDN/>
              <w:adjustRightInd/>
              <w:spacing w:after="0"/>
              <w:textAlignment w:val="auto"/>
              <w:rPr>
                <w:rFonts w:eastAsia="SimSun"/>
                <w:lang w:val="en-US" w:eastAsia="x-none"/>
              </w:rPr>
            </w:pPr>
            <w:r w:rsidRPr="00A26CB2">
              <w:rPr>
                <w:rFonts w:eastAsia="SimSun"/>
                <w:lang w:val="en-US" w:eastAsia="x-none"/>
              </w:rPr>
              <w:t>DRX</w:t>
            </w:r>
          </w:p>
          <w:p w:rsidR="00614E39" w:rsidRPr="00A26CB2" w:rsidRDefault="00614E39" w:rsidP="001D1638">
            <w:pPr>
              <w:numPr>
                <w:ilvl w:val="2"/>
                <w:numId w:val="30"/>
              </w:numPr>
              <w:overflowPunct/>
              <w:autoSpaceDE/>
              <w:autoSpaceDN/>
              <w:adjustRightInd/>
              <w:spacing w:after="0"/>
              <w:textAlignment w:val="auto"/>
              <w:rPr>
                <w:rFonts w:eastAsia="SimSun"/>
                <w:lang w:val="en-US" w:eastAsia="x-none"/>
              </w:rPr>
            </w:pPr>
            <w:r w:rsidRPr="00A26CB2">
              <w:rPr>
                <w:rFonts w:eastAsia="SimSun"/>
                <w:lang w:val="en-US" w:eastAsia="x-none"/>
              </w:rPr>
              <w:t>C-DRX cycle 40msec for VoIP</w:t>
            </w:r>
          </w:p>
          <w:p w:rsidR="00614E39" w:rsidRPr="00A26CB2" w:rsidRDefault="00614E39" w:rsidP="001D1638">
            <w:pPr>
              <w:numPr>
                <w:ilvl w:val="3"/>
                <w:numId w:val="30"/>
              </w:numPr>
              <w:overflowPunct/>
              <w:autoSpaceDE/>
              <w:autoSpaceDN/>
              <w:adjustRightInd/>
              <w:spacing w:after="0"/>
              <w:textAlignment w:val="auto"/>
              <w:rPr>
                <w:rFonts w:eastAsia="SimSun"/>
                <w:lang w:val="en-US" w:eastAsia="x-none"/>
              </w:rPr>
            </w:pPr>
            <w:r w:rsidRPr="00A26CB2">
              <w:rPr>
                <w:rFonts w:eastAsia="SimSun"/>
                <w:lang w:val="en-US" w:eastAsia="x-none"/>
              </w:rPr>
              <w:t>10ms IAT, 8ms On-duration</w:t>
            </w:r>
          </w:p>
          <w:p w:rsidR="00614E39" w:rsidRPr="00A26CB2" w:rsidRDefault="00614E39" w:rsidP="001D1638">
            <w:pPr>
              <w:numPr>
                <w:ilvl w:val="3"/>
                <w:numId w:val="30"/>
              </w:numPr>
              <w:overflowPunct/>
              <w:autoSpaceDE/>
              <w:autoSpaceDN/>
              <w:adjustRightInd/>
              <w:spacing w:after="0"/>
              <w:textAlignment w:val="auto"/>
              <w:rPr>
                <w:rFonts w:eastAsia="SimSun"/>
                <w:lang w:val="en-US" w:eastAsia="x-none"/>
              </w:rPr>
            </w:pPr>
            <w:r w:rsidRPr="00A26CB2">
              <w:rPr>
                <w:rFonts w:eastAsia="SimSun"/>
                <w:lang w:val="en-US" w:eastAsia="x-none"/>
              </w:rPr>
              <w:t>Assume max two packets bundled</w:t>
            </w:r>
          </w:p>
          <w:p w:rsidR="00614E39" w:rsidRPr="00A26CB2" w:rsidRDefault="00614E39" w:rsidP="001D1638">
            <w:pPr>
              <w:numPr>
                <w:ilvl w:val="2"/>
                <w:numId w:val="30"/>
              </w:numPr>
              <w:overflowPunct/>
              <w:autoSpaceDE/>
              <w:autoSpaceDN/>
              <w:adjustRightInd/>
              <w:spacing w:after="0"/>
              <w:textAlignment w:val="auto"/>
              <w:rPr>
                <w:rFonts w:eastAsia="SimSun"/>
                <w:lang w:val="en-US" w:eastAsia="x-none"/>
              </w:rPr>
            </w:pPr>
            <w:r w:rsidRPr="00A26CB2">
              <w:rPr>
                <w:rFonts w:eastAsia="SimSun"/>
                <w:lang w:val="en-US" w:eastAsia="x-none"/>
              </w:rPr>
              <w:t>C-DRX cycle 160msec for FTP</w:t>
            </w:r>
          </w:p>
          <w:p w:rsidR="00614E39" w:rsidRPr="00A26CB2" w:rsidRDefault="00614E39" w:rsidP="001D1638">
            <w:pPr>
              <w:numPr>
                <w:ilvl w:val="3"/>
                <w:numId w:val="30"/>
              </w:numPr>
              <w:overflowPunct/>
              <w:autoSpaceDE/>
              <w:autoSpaceDN/>
              <w:adjustRightInd/>
              <w:spacing w:after="0"/>
              <w:textAlignment w:val="auto"/>
              <w:rPr>
                <w:rFonts w:eastAsia="SimSun"/>
                <w:lang w:val="en-US" w:eastAsia="x-none"/>
              </w:rPr>
            </w:pPr>
            <w:r w:rsidRPr="00A26CB2">
              <w:rPr>
                <w:rFonts w:eastAsia="SimSun"/>
                <w:lang w:val="en-US" w:eastAsia="x-none"/>
              </w:rPr>
              <w:t>Alt 1: 20 msec IAT, 8ms On-duration</w:t>
            </w:r>
          </w:p>
          <w:p w:rsidR="00614E39" w:rsidRPr="00A26CB2" w:rsidRDefault="00614E39" w:rsidP="001D1638">
            <w:pPr>
              <w:numPr>
                <w:ilvl w:val="3"/>
                <w:numId w:val="30"/>
              </w:numPr>
              <w:overflowPunct/>
              <w:autoSpaceDE/>
              <w:autoSpaceDN/>
              <w:adjustRightInd/>
              <w:spacing w:after="0"/>
              <w:textAlignment w:val="auto"/>
              <w:rPr>
                <w:rFonts w:eastAsia="SimSun"/>
                <w:lang w:val="en-US" w:eastAsia="x-none"/>
              </w:rPr>
            </w:pPr>
            <w:r w:rsidRPr="00A26CB2">
              <w:rPr>
                <w:rFonts w:eastAsia="SimSun"/>
                <w:lang w:val="en-US" w:eastAsia="x-none"/>
              </w:rPr>
              <w:t>Alt 2: short DRX</w:t>
            </w:r>
          </w:p>
          <w:p w:rsidR="00614E39" w:rsidRPr="00A26CB2" w:rsidRDefault="00614E39" w:rsidP="001D1638">
            <w:pPr>
              <w:numPr>
                <w:ilvl w:val="4"/>
                <w:numId w:val="31"/>
              </w:numPr>
              <w:overflowPunct/>
              <w:autoSpaceDE/>
              <w:autoSpaceDN/>
              <w:adjustRightInd/>
              <w:spacing w:after="0"/>
              <w:textAlignment w:val="auto"/>
              <w:rPr>
                <w:rFonts w:eastAsia="SimSun"/>
                <w:lang w:val="en-US" w:eastAsia="x-none"/>
              </w:rPr>
            </w:pPr>
            <w:r w:rsidRPr="00A26CB2">
              <w:rPr>
                <w:rFonts w:eastAsia="SimSun"/>
                <w:lang w:val="en-US" w:eastAsia="x-none"/>
              </w:rPr>
              <w:t>20 ms [or 40ms as optional] IAT, 8ms On-duration</w:t>
            </w:r>
          </w:p>
          <w:p w:rsidR="00614E39" w:rsidRPr="00A26CB2" w:rsidRDefault="00614E39" w:rsidP="001D1638">
            <w:pPr>
              <w:numPr>
                <w:ilvl w:val="4"/>
                <w:numId w:val="31"/>
              </w:numPr>
              <w:overflowPunct/>
              <w:autoSpaceDE/>
              <w:autoSpaceDN/>
              <w:adjustRightInd/>
              <w:spacing w:after="0"/>
              <w:textAlignment w:val="auto"/>
              <w:rPr>
                <w:rFonts w:eastAsia="SimSun"/>
                <w:lang w:val="en-US" w:eastAsia="x-none"/>
              </w:rPr>
            </w:pPr>
            <w:r w:rsidRPr="00A26CB2">
              <w:rPr>
                <w:rFonts w:eastAsia="SimSun"/>
                <w:lang w:val="en-US" w:eastAsia="x-none"/>
              </w:rPr>
              <w:t>20 ms for short DRX cycle, 4 cycles</w:t>
            </w:r>
          </w:p>
          <w:p w:rsidR="00614E39" w:rsidRPr="00A26CB2" w:rsidRDefault="00614E39" w:rsidP="001D1638">
            <w:pPr>
              <w:numPr>
                <w:ilvl w:val="3"/>
                <w:numId w:val="31"/>
              </w:numPr>
              <w:overflowPunct/>
              <w:autoSpaceDE/>
              <w:autoSpaceDN/>
              <w:adjustRightInd/>
              <w:spacing w:after="0"/>
              <w:textAlignment w:val="auto"/>
              <w:rPr>
                <w:rFonts w:eastAsia="SimSun"/>
                <w:lang w:val="en-US" w:eastAsia="x-none"/>
              </w:rPr>
            </w:pPr>
            <w:r w:rsidRPr="00A26CB2">
              <w:rPr>
                <w:rFonts w:eastAsia="SimSun"/>
                <w:lang w:val="en-US" w:eastAsia="x-none"/>
              </w:rPr>
              <w:t>Note: 100 msec IAT, 8ms On-duration can also be used with sufficient justifications that available Rel-15/16 Techniques being used to reduce UE power saving</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DCP for DRX adaptation,</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DCP offset  to DRX ON = 2 ms, other values are not precluded</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Cross-slot scheduling adaptation</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Minimum K0 can be adapted from 0 to 1 for FR1, 0 to [4] for FR2</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BWP switching, including</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MIMO layer adaptation,</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Max # of MIMO layer can be adapted from 4 layer to 2 layer for FR1, 2 layer to 1 layer for FR2</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PDCCH monitoring period adaptation</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PDCCH monitoring period can be adapted from per slot monitoring to X slot monitoring</w:t>
            </w:r>
          </w:p>
          <w:p w:rsidR="00614E39" w:rsidRPr="00A26CB2" w:rsidRDefault="00614E39" w:rsidP="001D1638">
            <w:pPr>
              <w:numPr>
                <w:ilvl w:val="4"/>
                <w:numId w:val="32"/>
              </w:numPr>
              <w:overflowPunct/>
              <w:autoSpaceDE/>
              <w:autoSpaceDN/>
              <w:adjustRightInd/>
              <w:spacing w:after="0"/>
              <w:textAlignment w:val="auto"/>
              <w:rPr>
                <w:rFonts w:eastAsia="SimSun"/>
                <w:lang w:val="en-US" w:eastAsia="zh-CN"/>
              </w:rPr>
            </w:pPr>
            <w:r w:rsidRPr="00A26CB2">
              <w:rPr>
                <w:rFonts w:eastAsia="SimSun"/>
                <w:lang w:val="en-US" w:eastAsia="zh-CN"/>
              </w:rPr>
              <w:t>X = [2] for FR1 and [8] for FR2</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Bandwidth adaptation</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Bandwidth can be adapted from 100MHz to 20MHz for FR1,FFS for FR2</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 xml:space="preserve">Note: </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BWP transition time type 2 is assumed, BWP transition duration is</w:t>
            </w:r>
          </w:p>
          <w:p w:rsidR="00614E39" w:rsidRPr="00A26CB2" w:rsidRDefault="00614E39" w:rsidP="001D1638">
            <w:pPr>
              <w:numPr>
                <w:ilvl w:val="4"/>
                <w:numId w:val="33"/>
              </w:numPr>
              <w:overflowPunct/>
              <w:autoSpaceDE/>
              <w:autoSpaceDN/>
              <w:adjustRightInd/>
              <w:spacing w:after="0"/>
              <w:textAlignment w:val="auto"/>
              <w:rPr>
                <w:rFonts w:eastAsia="SimSun"/>
                <w:lang w:val="en-US" w:eastAsia="zh-CN"/>
              </w:rPr>
            </w:pPr>
            <w:r w:rsidRPr="00A26CB2">
              <w:rPr>
                <w:rFonts w:eastAsia="SimSun"/>
                <w:lang w:val="en-US" w:eastAsia="zh-CN"/>
              </w:rPr>
              <w:t xml:space="preserve">5 slot @ 30kHz SCS for FR1, </w:t>
            </w:r>
          </w:p>
          <w:p w:rsidR="00614E39" w:rsidRPr="00A26CB2" w:rsidRDefault="00614E39" w:rsidP="001D1638">
            <w:pPr>
              <w:numPr>
                <w:ilvl w:val="4"/>
                <w:numId w:val="33"/>
              </w:numPr>
              <w:overflowPunct/>
              <w:autoSpaceDE/>
              <w:autoSpaceDN/>
              <w:adjustRightInd/>
              <w:spacing w:after="0"/>
              <w:textAlignment w:val="auto"/>
              <w:rPr>
                <w:rFonts w:eastAsia="SimSun"/>
                <w:lang w:val="en-US" w:eastAsia="zh-CN"/>
              </w:rPr>
            </w:pPr>
            <w:r w:rsidRPr="00A26CB2">
              <w:rPr>
                <w:rFonts w:eastAsia="SimSun"/>
                <w:lang w:val="en-US" w:eastAsia="zh-CN"/>
              </w:rPr>
              <w:t>18 slot@120kHz SCS for FR2</w:t>
            </w:r>
          </w:p>
          <w:p w:rsidR="00614E39" w:rsidRPr="00A26CB2" w:rsidRDefault="00614E39" w:rsidP="001D1638">
            <w:pPr>
              <w:numPr>
                <w:ilvl w:val="4"/>
                <w:numId w:val="33"/>
              </w:numPr>
              <w:overflowPunct/>
              <w:autoSpaceDE/>
              <w:autoSpaceDN/>
              <w:adjustRightInd/>
              <w:spacing w:after="0"/>
              <w:textAlignment w:val="auto"/>
              <w:rPr>
                <w:rFonts w:eastAsia="SimSun"/>
                <w:lang w:val="en-US" w:eastAsia="zh-CN"/>
              </w:rPr>
            </w:pPr>
            <w:r w:rsidRPr="00A26CB2">
              <w:rPr>
                <w:rFonts w:eastAsia="SimSun"/>
                <w:lang w:val="en-US" w:eastAsia="zh-CN"/>
              </w:rPr>
              <w:t>the slot-average power level for BWP transition duration is according to TR38.840</w:t>
            </w:r>
          </w:p>
          <w:p w:rsidR="00614E39" w:rsidRPr="00A26CB2" w:rsidRDefault="00614E39" w:rsidP="001D1638">
            <w:pPr>
              <w:numPr>
                <w:ilvl w:val="4"/>
                <w:numId w:val="33"/>
              </w:numPr>
              <w:overflowPunct/>
              <w:autoSpaceDE/>
              <w:autoSpaceDN/>
              <w:adjustRightInd/>
              <w:spacing w:after="0"/>
              <w:textAlignment w:val="auto"/>
              <w:rPr>
                <w:rFonts w:eastAsia="SimSun"/>
                <w:lang w:val="en-US" w:eastAsia="zh-CN"/>
              </w:rPr>
            </w:pPr>
            <w:r w:rsidRPr="00A26CB2">
              <w:rPr>
                <w:rFonts w:eastAsia="SimSun"/>
                <w:lang w:val="en-US" w:eastAsia="zh-CN"/>
              </w:rPr>
              <w:t>BWP transition time type 1 can be optional modelled</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 xml:space="preserve">BWP switching is Y (ms) after last packet/data burst. </w:t>
            </w:r>
          </w:p>
          <w:p w:rsidR="00614E39" w:rsidRPr="00A26CB2" w:rsidRDefault="00614E39" w:rsidP="001D1638">
            <w:pPr>
              <w:numPr>
                <w:ilvl w:val="4"/>
                <w:numId w:val="34"/>
              </w:numPr>
              <w:overflowPunct/>
              <w:autoSpaceDE/>
              <w:autoSpaceDN/>
              <w:adjustRightInd/>
              <w:spacing w:after="0"/>
              <w:textAlignment w:val="auto"/>
              <w:rPr>
                <w:rFonts w:eastAsia="SimSun"/>
                <w:lang w:val="en-US" w:eastAsia="zh-CN"/>
              </w:rPr>
            </w:pPr>
            <w:r w:rsidRPr="00A26CB2">
              <w:rPr>
                <w:rFonts w:eastAsia="SimSun"/>
                <w:lang w:val="en-US" w:eastAsia="zh-CN"/>
              </w:rPr>
              <w:t>Y = [8], other values are not precluded</w:t>
            </w:r>
          </w:p>
          <w:p w:rsidR="00614E39" w:rsidRPr="00A26CB2" w:rsidRDefault="00614E39" w:rsidP="001D1638">
            <w:pPr>
              <w:numPr>
                <w:ilvl w:val="3"/>
                <w:numId w:val="30"/>
              </w:numPr>
              <w:overflowPunct/>
              <w:autoSpaceDE/>
              <w:autoSpaceDN/>
              <w:adjustRightInd/>
              <w:spacing w:after="0"/>
              <w:textAlignment w:val="auto"/>
              <w:rPr>
                <w:rFonts w:eastAsia="SimSun"/>
                <w:lang w:val="en-US" w:eastAsia="zh-CN"/>
              </w:rPr>
            </w:pPr>
            <w:r w:rsidRPr="00A26CB2">
              <w:rPr>
                <w:rFonts w:eastAsia="SimSun"/>
                <w:lang w:val="en-US" w:eastAsia="zh-CN"/>
              </w:rPr>
              <w:t>Whether BWP switching is modeled depends on the assumed UE capability and evaluated schemes.</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Scell dormancy assumption for CA capable UEs</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FR1 &amp; FR2: SCell dormancy with [160 ms] periodic CSI measurement and reporting</w:t>
            </w:r>
          </w:p>
          <w:p w:rsidR="00614E39" w:rsidRPr="00A26CB2" w:rsidRDefault="00614E39" w:rsidP="001D1638">
            <w:pPr>
              <w:numPr>
                <w:ilvl w:val="0"/>
                <w:numId w:val="30"/>
              </w:numPr>
              <w:overflowPunct/>
              <w:autoSpaceDE/>
              <w:autoSpaceDN/>
              <w:adjustRightInd/>
              <w:spacing w:after="0"/>
              <w:textAlignment w:val="auto"/>
              <w:rPr>
                <w:rFonts w:eastAsia="SimSun"/>
                <w:lang w:val="en-US" w:eastAsia="zh-CN"/>
              </w:rPr>
            </w:pPr>
            <w:r w:rsidRPr="00A26CB2">
              <w:rPr>
                <w:rFonts w:eastAsia="SimSun"/>
                <w:lang w:val="en-US" w:eastAsia="zh-CN"/>
              </w:rPr>
              <w:t>Other settings</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CA assumption if configured for CA capable UEs</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For FR1, FFS</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For FR2, 4*100MHz can be considered.</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Assumptions for scheduler</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For FR1, no restriction on the beam assumptions being used in each slot</w:t>
            </w:r>
          </w:p>
          <w:p w:rsidR="00614E39" w:rsidRPr="00A26CB2" w:rsidRDefault="00614E39" w:rsidP="001D1638">
            <w:pPr>
              <w:numPr>
                <w:ilvl w:val="2"/>
                <w:numId w:val="30"/>
              </w:numPr>
              <w:overflowPunct/>
              <w:autoSpaceDE/>
              <w:autoSpaceDN/>
              <w:adjustRightInd/>
              <w:spacing w:after="0"/>
              <w:textAlignment w:val="auto"/>
              <w:rPr>
                <w:rFonts w:eastAsia="SimSun"/>
                <w:lang w:val="en-US" w:eastAsia="zh-CN"/>
              </w:rPr>
            </w:pPr>
            <w:r w:rsidRPr="00A26CB2">
              <w:rPr>
                <w:rFonts w:eastAsia="SimSun"/>
                <w:lang w:val="en-US" w:eastAsia="zh-CN"/>
              </w:rPr>
              <w:t xml:space="preserve">For FR2, up to each company, e.g., gNB equally schedule the slots for UEs targeting to different beams. </w:t>
            </w:r>
          </w:p>
          <w:p w:rsidR="00614E39" w:rsidRPr="00A26CB2" w:rsidRDefault="00614E39" w:rsidP="001D1638">
            <w:pPr>
              <w:numPr>
                <w:ilvl w:val="2"/>
                <w:numId w:val="33"/>
              </w:numPr>
              <w:overflowPunct/>
              <w:autoSpaceDE/>
              <w:autoSpaceDN/>
              <w:adjustRightInd/>
              <w:spacing w:after="0"/>
              <w:textAlignment w:val="auto"/>
              <w:rPr>
                <w:rFonts w:eastAsia="SimSun"/>
                <w:lang w:val="en-US" w:eastAsia="zh-CN"/>
              </w:rPr>
            </w:pPr>
            <w:r w:rsidRPr="00A26CB2">
              <w:rPr>
                <w:rFonts w:eastAsia="SimSun"/>
                <w:lang w:val="en-US" w:eastAsia="zh-CN"/>
              </w:rPr>
              <w:t>Note: the assumptions does not necessary mean to restrict or precluded any implementation. Other assumptions are not precluded and can be reported by companies.</w:t>
            </w:r>
          </w:p>
          <w:p w:rsidR="00614E39" w:rsidRPr="00A26CB2" w:rsidRDefault="00614E39" w:rsidP="001D1638">
            <w:pPr>
              <w:numPr>
                <w:ilvl w:val="1"/>
                <w:numId w:val="30"/>
              </w:numPr>
              <w:overflowPunct/>
              <w:autoSpaceDE/>
              <w:autoSpaceDN/>
              <w:adjustRightInd/>
              <w:spacing w:after="0"/>
              <w:textAlignment w:val="auto"/>
              <w:rPr>
                <w:rFonts w:eastAsia="SimSun"/>
                <w:lang w:val="en-US" w:eastAsia="zh-CN"/>
              </w:rPr>
            </w:pPr>
            <w:r w:rsidRPr="00A26CB2">
              <w:rPr>
                <w:rFonts w:eastAsia="SimSun"/>
                <w:lang w:val="en-US" w:eastAsia="zh-CN"/>
              </w:rPr>
              <w:t>Company to report the used assumption for the interruption and also power savings impact due to presence/absence of interruptions .</w:t>
            </w:r>
          </w:p>
          <w:p w:rsidR="00614E39" w:rsidRPr="00A26CB2" w:rsidRDefault="00614E39" w:rsidP="001D1638">
            <w:pPr>
              <w:overflowPunct/>
              <w:autoSpaceDE/>
              <w:autoSpaceDN/>
              <w:adjustRightInd/>
              <w:spacing w:after="0"/>
              <w:textAlignment w:val="auto"/>
              <w:rPr>
                <w:rFonts w:eastAsia="SimSun"/>
                <w:color w:val="1F497D"/>
                <w:lang w:val="en-US" w:eastAsia="zh-CN"/>
              </w:rPr>
            </w:pPr>
          </w:p>
          <w:p w:rsidR="00614E39" w:rsidRPr="00A26CB2" w:rsidRDefault="00614E39" w:rsidP="001D1638">
            <w:pPr>
              <w:overflowPunct/>
              <w:autoSpaceDE/>
              <w:autoSpaceDN/>
              <w:adjustRightInd/>
              <w:spacing w:after="0" w:line="240" w:lineRule="atLeast"/>
              <w:textAlignment w:val="auto"/>
              <w:rPr>
                <w:rFonts w:eastAsia="SimSun"/>
                <w:highlight w:val="green"/>
                <w:lang w:val="en-US" w:eastAsia="zh-CN"/>
              </w:rPr>
            </w:pPr>
            <w:r w:rsidRPr="00A26CB2">
              <w:rPr>
                <w:rFonts w:eastAsia="SimSun"/>
                <w:highlight w:val="green"/>
                <w:lang w:val="en-US" w:eastAsia="zh-CN"/>
              </w:rPr>
              <w:t>Agreements:</w:t>
            </w:r>
          </w:p>
          <w:p w:rsidR="00614E39" w:rsidRPr="00A26CB2" w:rsidRDefault="00614E39" w:rsidP="001D1638">
            <w:pPr>
              <w:overflowPunct/>
              <w:autoSpaceDE/>
              <w:autoSpaceDN/>
              <w:adjustRightInd/>
              <w:spacing w:after="0"/>
              <w:textAlignment w:val="auto"/>
              <w:rPr>
                <w:rFonts w:eastAsia="SimSun"/>
                <w:lang w:val="en-US" w:eastAsia="zh-CN"/>
              </w:rPr>
            </w:pPr>
            <w:r w:rsidRPr="00A26CB2">
              <w:rPr>
                <w:rFonts w:eastAsia="SimSun"/>
                <w:lang w:val="en-US" w:eastAsia="zh-CN"/>
              </w:rPr>
              <w:t>Legacy traffic models in TR38.840 can be considered for Rel-17 DCI-based power saving adaptation evaluation, other traffic models can be optionally modelled and company report which traffic model(s) is used.</w:t>
            </w:r>
          </w:p>
          <w:p w:rsidR="00614E39" w:rsidRPr="00A26CB2" w:rsidRDefault="00614E39" w:rsidP="001D1638">
            <w:pPr>
              <w:overflowPunct/>
              <w:autoSpaceDE/>
              <w:autoSpaceDN/>
              <w:adjustRightInd/>
              <w:spacing w:after="0"/>
              <w:textAlignment w:val="auto"/>
              <w:rPr>
                <w:rFonts w:eastAsia="SimSun"/>
                <w:color w:val="1F497D"/>
                <w:lang w:val="en-US" w:eastAsia="zh-CN"/>
              </w:rPr>
            </w:pPr>
          </w:p>
          <w:p w:rsidR="00614E39" w:rsidRPr="00A26CB2" w:rsidRDefault="00614E39" w:rsidP="001D1638">
            <w:pPr>
              <w:overflowPunct/>
              <w:autoSpaceDE/>
              <w:autoSpaceDN/>
              <w:adjustRightInd/>
              <w:spacing w:after="0"/>
              <w:textAlignment w:val="auto"/>
              <w:rPr>
                <w:rFonts w:eastAsia="SimSun"/>
                <w:lang w:val="en-US" w:eastAsia="zh-CN"/>
              </w:rPr>
            </w:pPr>
            <w:r w:rsidRPr="00A26CB2">
              <w:rPr>
                <w:rFonts w:eastAsia="SimSun"/>
                <w:lang w:val="en-US" w:eastAsia="zh-CN"/>
              </w:rPr>
              <w:t>Update on 8/28:</w:t>
            </w:r>
          </w:p>
          <w:p w:rsidR="00614E39" w:rsidRPr="00A26CB2" w:rsidRDefault="00614E39" w:rsidP="001D1638">
            <w:pPr>
              <w:overflowPunct/>
              <w:autoSpaceDE/>
              <w:autoSpaceDN/>
              <w:adjustRightInd/>
              <w:spacing w:after="0"/>
              <w:textAlignment w:val="auto"/>
              <w:rPr>
                <w:rFonts w:eastAsia="SimSun"/>
                <w:lang w:val="en-US" w:eastAsia="zh-CN"/>
              </w:rPr>
            </w:pPr>
            <w:r w:rsidRPr="00A26CB2">
              <w:rPr>
                <w:rFonts w:eastAsia="SimSun"/>
                <w:lang w:val="en-US" w:eastAsia="zh-CN"/>
              </w:rPr>
              <w:t xml:space="preserve">Draft LS is </w:t>
            </w:r>
            <w:r w:rsidRPr="00A26CB2">
              <w:rPr>
                <w:rFonts w:eastAsia="SimSun"/>
                <w:highlight w:val="green"/>
                <w:lang w:val="en-US" w:eastAsia="zh-CN"/>
              </w:rPr>
              <w:t xml:space="preserve">approved </w:t>
            </w:r>
            <w:r w:rsidRPr="00A26CB2">
              <w:rPr>
                <w:rFonts w:eastAsia="SimSun"/>
                <w:lang w:val="en-US" w:eastAsia="zh-CN"/>
              </w:rPr>
              <w:t xml:space="preserve">(with generic RAN2 action), with final LS in </w:t>
            </w:r>
            <w:hyperlink r:id="rId10" w:history="1">
              <w:r w:rsidRPr="00A26CB2">
                <w:rPr>
                  <w:rFonts w:eastAsia="SimSun"/>
                  <w:color w:val="0000FF"/>
                  <w:highlight w:val="green"/>
                  <w:u w:val="single"/>
                  <w:lang w:val="en-US" w:eastAsia="zh-CN"/>
                </w:rPr>
                <w:t>R1-2007419</w:t>
              </w:r>
            </w:hyperlink>
            <w:r w:rsidRPr="00A26CB2">
              <w:rPr>
                <w:rFonts w:eastAsia="SimSun"/>
                <w:lang w:val="en-US" w:eastAsia="zh-CN"/>
              </w:rPr>
              <w:t>.</w:t>
            </w:r>
          </w:p>
          <w:p w:rsidR="00614E39" w:rsidRPr="00A26CB2" w:rsidRDefault="00614E39" w:rsidP="001D1638">
            <w:pPr>
              <w:rPr>
                <w:lang w:val="en-US" w:eastAsia="ja-JP"/>
              </w:rPr>
            </w:pPr>
          </w:p>
        </w:tc>
      </w:tr>
    </w:tbl>
    <w:p w:rsidR="00614E39" w:rsidRDefault="00614E39" w:rsidP="00A26CB2">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A26CB2" w:rsidRPr="00A26CB2" w:rsidRDefault="00A26CB2" w:rsidP="00A26CB2">
      <w:pPr>
        <w:rPr>
          <w:lang w:eastAsia="ja-JP"/>
        </w:rPr>
      </w:pPr>
      <w:r w:rsidRPr="00A26CB2">
        <w:rPr>
          <w:lang w:eastAsia="ja-JP"/>
        </w:rPr>
        <w:t xml:space="preserve">For the scope items with study phase, </w:t>
      </w:r>
    </w:p>
    <w:p w:rsidR="00A26CB2" w:rsidRPr="00A26CB2" w:rsidRDefault="00A26CB2" w:rsidP="00A26CB2">
      <w:pPr>
        <w:pStyle w:val="ListParagraph"/>
        <w:numPr>
          <w:ilvl w:val="0"/>
          <w:numId w:val="29"/>
        </w:numPr>
        <w:ind w:leftChars="0"/>
        <w:rPr>
          <w:rFonts w:ascii="Times New Roman" w:hAnsi="Times New Roman"/>
          <w:sz w:val="20"/>
          <w:szCs w:val="20"/>
        </w:rPr>
      </w:pPr>
      <w:r w:rsidRPr="00A26CB2">
        <w:rPr>
          <w:rFonts w:ascii="Times New Roman" w:hAnsi="Times New Roman"/>
          <w:sz w:val="20"/>
          <w:szCs w:val="20"/>
        </w:rPr>
        <w:t xml:space="preserve">Item 1) - a): </w:t>
      </w:r>
      <w:r w:rsidRPr="00A26CB2">
        <w:rPr>
          <w:rFonts w:ascii="Times New Roman" w:hAnsi="Times New Roman"/>
          <w:sz w:val="20"/>
          <w:szCs w:val="20"/>
        </w:rPr>
        <w:t>Study</w:t>
      </w:r>
      <w:r w:rsidRPr="00A26CB2">
        <w:rPr>
          <w:rFonts w:ascii="Times New Roman" w:hAnsi="Times New Roman"/>
          <w:sz w:val="20"/>
          <w:szCs w:val="20"/>
        </w:rPr>
        <w:t>, based on the agreed evaluation methodology,</w:t>
      </w:r>
      <w:r w:rsidRPr="00A26CB2">
        <w:rPr>
          <w:rFonts w:ascii="Times New Roman" w:hAnsi="Times New Roman"/>
          <w:sz w:val="20"/>
          <w:szCs w:val="20"/>
        </w:rPr>
        <w:t xml:space="preserve"> and </w:t>
      </w:r>
      <w:r w:rsidRPr="00A26CB2">
        <w:rPr>
          <w:rFonts w:ascii="Times New Roman" w:hAnsi="Times New Roman"/>
          <w:sz w:val="20"/>
          <w:szCs w:val="20"/>
        </w:rPr>
        <w:t>i</w:t>
      </w:r>
      <w:r w:rsidR="00614E39">
        <w:rPr>
          <w:rFonts w:ascii="Times New Roman" w:hAnsi="Times New Roman"/>
          <w:sz w:val="20"/>
          <w:szCs w:val="20"/>
        </w:rPr>
        <w:t>dentify paging enhancement(s), based on the agreed candidate enhancements, and provide recommendation</w:t>
      </w:r>
      <w:r w:rsidR="001F60D8">
        <w:rPr>
          <w:rFonts w:ascii="Times New Roman" w:hAnsi="Times New Roman"/>
          <w:sz w:val="20"/>
          <w:szCs w:val="20"/>
        </w:rPr>
        <w:t>s</w:t>
      </w:r>
      <w:r w:rsidR="00614E39">
        <w:rPr>
          <w:rFonts w:ascii="Times New Roman" w:hAnsi="Times New Roman"/>
          <w:sz w:val="20"/>
          <w:szCs w:val="20"/>
        </w:rPr>
        <w:t xml:space="preserve"> </w:t>
      </w:r>
      <w:r w:rsidR="00614E39">
        <w:rPr>
          <w:rFonts w:ascii="Times New Roman" w:hAnsi="Times New Roman"/>
          <w:sz w:val="20"/>
          <w:szCs w:val="20"/>
        </w:rPr>
        <w:t>to RAN2 for concluding the study phase</w:t>
      </w:r>
    </w:p>
    <w:p w:rsidR="00A26CB2" w:rsidRPr="00A26CB2" w:rsidRDefault="00A26CB2" w:rsidP="00A26CB2">
      <w:pPr>
        <w:pStyle w:val="ListParagraph"/>
        <w:ind w:leftChars="0" w:left="720"/>
        <w:rPr>
          <w:rFonts w:ascii="Times New Roman" w:hAnsi="Times New Roman"/>
          <w:sz w:val="20"/>
          <w:szCs w:val="20"/>
        </w:rPr>
      </w:pPr>
    </w:p>
    <w:p w:rsidR="00A26CB2" w:rsidRPr="00A26CB2" w:rsidRDefault="00A26CB2" w:rsidP="00A26CB2">
      <w:pPr>
        <w:pStyle w:val="ListParagraph"/>
        <w:numPr>
          <w:ilvl w:val="0"/>
          <w:numId w:val="29"/>
        </w:numPr>
        <w:ind w:leftChars="0"/>
        <w:rPr>
          <w:rFonts w:ascii="Times New Roman" w:hAnsi="Times New Roman"/>
          <w:sz w:val="20"/>
          <w:szCs w:val="20"/>
        </w:rPr>
      </w:pPr>
      <w:r w:rsidRPr="00A26CB2">
        <w:rPr>
          <w:rFonts w:ascii="Times New Roman" w:hAnsi="Times New Roman"/>
          <w:sz w:val="20"/>
          <w:szCs w:val="20"/>
        </w:rPr>
        <w:t xml:space="preserve">Item 2) - a): </w:t>
      </w:r>
      <w:r w:rsidRPr="00A26CB2">
        <w:rPr>
          <w:rFonts w:ascii="Times New Roman" w:hAnsi="Times New Roman"/>
          <w:sz w:val="20"/>
          <w:szCs w:val="20"/>
        </w:rPr>
        <w:t>Study</w:t>
      </w:r>
      <w:r w:rsidRPr="00A26CB2">
        <w:rPr>
          <w:rFonts w:ascii="Times New Roman" w:hAnsi="Times New Roman"/>
          <w:sz w:val="20"/>
          <w:szCs w:val="20"/>
        </w:rPr>
        <w:t>, based on the agreed evaluation methodology</w:t>
      </w:r>
      <w:r w:rsidR="00614E39">
        <w:rPr>
          <w:rFonts w:ascii="Times New Roman" w:hAnsi="Times New Roman"/>
          <w:sz w:val="20"/>
          <w:szCs w:val="20"/>
        </w:rPr>
        <w:t>,</w:t>
      </w:r>
      <w:r w:rsidRPr="00A26CB2">
        <w:rPr>
          <w:rFonts w:ascii="Times New Roman" w:hAnsi="Times New Roman"/>
          <w:sz w:val="20"/>
          <w:szCs w:val="20"/>
        </w:rPr>
        <w:t xml:space="preserve"> and </w:t>
      </w:r>
      <w:r w:rsidRPr="00A26CB2">
        <w:rPr>
          <w:rFonts w:ascii="Times New Roman" w:hAnsi="Times New Roman"/>
          <w:sz w:val="20"/>
          <w:szCs w:val="20"/>
        </w:rPr>
        <w:t>identify</w:t>
      </w:r>
      <w:r w:rsidRPr="00A26CB2">
        <w:rPr>
          <w:rFonts w:ascii="Times New Roman" w:hAnsi="Times New Roman"/>
          <w:sz w:val="20"/>
          <w:szCs w:val="20"/>
        </w:rPr>
        <w:t xml:space="preserve"> extension(s) to Rel-16 DCI-based power saving adaptation during DRX Active Time for an active BWP</w:t>
      </w:r>
    </w:p>
    <w:p w:rsidR="00A26CB2" w:rsidRPr="00A26CB2" w:rsidRDefault="00A26CB2" w:rsidP="00A26CB2">
      <w:pPr>
        <w:pStyle w:val="ListParagraph"/>
        <w:ind w:left="800"/>
        <w:rPr>
          <w:rFonts w:ascii="Times New Roman" w:hAnsi="Times New Roman"/>
          <w:sz w:val="20"/>
          <w:szCs w:val="20"/>
        </w:rPr>
      </w:pPr>
    </w:p>
    <w:p w:rsidR="00A26CB2" w:rsidRPr="00A26CB2" w:rsidRDefault="00A26CB2" w:rsidP="00A26CB2">
      <w:r w:rsidRPr="00A26CB2">
        <w:t>For the scope item that doesn’t require a study phase,</w:t>
      </w:r>
    </w:p>
    <w:p w:rsidR="00A26CB2" w:rsidRDefault="00A26CB2" w:rsidP="00A26CB2">
      <w:pPr>
        <w:pStyle w:val="ListParagraph"/>
        <w:numPr>
          <w:ilvl w:val="0"/>
          <w:numId w:val="35"/>
        </w:numPr>
        <w:ind w:leftChars="0"/>
        <w:rPr>
          <w:rFonts w:ascii="Times New Roman" w:hAnsi="Times New Roman"/>
          <w:sz w:val="20"/>
          <w:szCs w:val="20"/>
        </w:rPr>
      </w:pPr>
      <w:r w:rsidRPr="00A26CB2">
        <w:rPr>
          <w:rFonts w:ascii="Times New Roman" w:hAnsi="Times New Roman"/>
          <w:sz w:val="20"/>
          <w:szCs w:val="20"/>
        </w:rPr>
        <w:t>Item 1) -</w:t>
      </w:r>
      <w:r>
        <w:rPr>
          <w:rFonts w:ascii="Times New Roman" w:hAnsi="Times New Roman"/>
          <w:sz w:val="20"/>
          <w:szCs w:val="20"/>
        </w:rPr>
        <w:t xml:space="preserve"> b</w:t>
      </w:r>
      <w:r w:rsidRPr="00A26CB2">
        <w:rPr>
          <w:rFonts w:ascii="Times New Roman" w:hAnsi="Times New Roman"/>
          <w:sz w:val="20"/>
          <w:szCs w:val="20"/>
        </w:rPr>
        <w:t>): Specify means to provide potential TRS/CSI-RS occasion(s) available in connected mode to idle/inactive-mode UEs, minimizing system overhead impact</w:t>
      </w:r>
    </w:p>
    <w:p w:rsidR="00A26CB2" w:rsidRPr="00A26CB2" w:rsidRDefault="00A26CB2" w:rsidP="00A26CB2"/>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A26CB2" w:rsidRDefault="00614E39" w:rsidP="00A26CB2">
      <w:pPr>
        <w:rPr>
          <w:lang w:eastAsia="ja-JP"/>
        </w:rPr>
      </w:pPr>
      <w:r>
        <w:rPr>
          <w:lang w:eastAsia="ja-JP"/>
        </w:rPr>
        <w:t>In RAN2 #111-e meeting, the following are</w:t>
      </w:r>
      <w:r w:rsidR="001F60D8">
        <w:rPr>
          <w:lang w:eastAsia="ja-JP"/>
        </w:rPr>
        <w:t xml:space="preserve"> provided</w:t>
      </w:r>
      <w:r>
        <w:rPr>
          <w:lang w:eastAsia="ja-JP"/>
        </w:rPr>
        <w:t>:</w:t>
      </w:r>
    </w:p>
    <w:tbl>
      <w:tblPr>
        <w:tblStyle w:val="TableGrid"/>
        <w:tblW w:w="0" w:type="auto"/>
        <w:tblLook w:val="04A0" w:firstRow="1" w:lastRow="0" w:firstColumn="1" w:lastColumn="0" w:noHBand="0" w:noVBand="1"/>
      </w:tblPr>
      <w:tblGrid>
        <w:gridCol w:w="10194"/>
      </w:tblGrid>
      <w:tr w:rsidR="00614E39" w:rsidRPr="009829A0" w:rsidTr="001D1638">
        <w:tc>
          <w:tcPr>
            <w:tcW w:w="10194" w:type="dxa"/>
            <w:shd w:val="clear" w:color="auto" w:fill="F2F2F2" w:themeFill="background1" w:themeFillShade="F2"/>
          </w:tcPr>
          <w:p w:rsidR="00614E39" w:rsidRDefault="00614E39" w:rsidP="001D1638">
            <w:pPr>
              <w:numPr>
                <w:ilvl w:val="0"/>
                <w:numId w:val="19"/>
              </w:numPr>
              <w:adjustRightInd/>
              <w:textAlignment w:val="auto"/>
            </w:pPr>
            <w:r>
              <w:t>Specify enhancements for idle/inactive-mode UE power saving, considering system performance aspects [RAN2, RAN1]</w:t>
            </w:r>
          </w:p>
          <w:p w:rsidR="00614E39" w:rsidRDefault="00614E39" w:rsidP="001D1638">
            <w:pPr>
              <w:numPr>
                <w:ilvl w:val="1"/>
                <w:numId w:val="19"/>
              </w:numPr>
              <w:adjustRightInd/>
              <w:textAlignment w:val="auto"/>
            </w:pPr>
            <w:r>
              <w:t>Study and specify paging enhancement(s) to reduce unnecessary UE paging receptions, subject to no impact to legacy UEs [RAN2, RAN1]</w:t>
            </w:r>
          </w:p>
          <w:p w:rsidR="00614E39" w:rsidRDefault="00614E39" w:rsidP="001D1638">
            <w:pPr>
              <w:numPr>
                <w:ilvl w:val="0"/>
                <w:numId w:val="20"/>
              </w:numPr>
            </w:pPr>
            <w:r>
              <w:t>NOTE: RAN1 to check and update, if needed, evaluation methodology in RAN1 #102-e meeting</w:t>
            </w:r>
          </w:p>
          <w:p w:rsidR="00614E39" w:rsidRDefault="00614E39" w:rsidP="001D1638">
            <w:pPr>
              <w:rPr>
                <w:lang w:eastAsia="ja-JP"/>
              </w:rPr>
            </w:pPr>
          </w:p>
          <w:p w:rsidR="00614E39" w:rsidRPr="009829A0" w:rsidRDefault="00614E39" w:rsidP="001D1638">
            <w:pPr>
              <w:rPr>
                <w:b/>
                <w:lang w:eastAsia="ja-JP"/>
              </w:rPr>
            </w:pPr>
            <w:r w:rsidRPr="009829A0">
              <w:rPr>
                <w:b/>
                <w:lang w:eastAsia="ja-JP"/>
              </w:rPr>
              <w:t>Agreements related to the above scope item are as follows:</w:t>
            </w:r>
          </w:p>
        </w:tc>
      </w:tr>
      <w:tr w:rsidR="00614E39" w:rsidRPr="009829A0" w:rsidTr="001D1638">
        <w:tc>
          <w:tcPr>
            <w:tcW w:w="10194" w:type="dxa"/>
          </w:tcPr>
          <w:p w:rsidR="00614E39" w:rsidRDefault="00614E39" w:rsidP="00614E39">
            <w:pPr>
              <w:pStyle w:val="Agreement"/>
              <w:ind w:left="360"/>
            </w:pPr>
            <w:r>
              <w:t>For PowSav solutions for Idle/Inactive (for smart phones) that can easily also be applied to redcap, R2 assume they may be applied. Details FFS and to be discuss case by case when the maturity is high (might in the end just be a question of UE caps).</w:t>
            </w:r>
          </w:p>
          <w:p w:rsidR="00614E39" w:rsidRDefault="00614E39" w:rsidP="00614E39"/>
          <w:p w:rsidR="00614E39" w:rsidRPr="00B30999" w:rsidRDefault="00614E39" w:rsidP="00614E39">
            <w:pPr>
              <w:pStyle w:val="Agreement"/>
              <w:ind w:left="360"/>
            </w:pPr>
            <w:r>
              <w:t xml:space="preserve">Dual DRX not in the scope of current WID. </w:t>
            </w:r>
          </w:p>
          <w:p w:rsidR="00614E39" w:rsidRDefault="00614E39" w:rsidP="00614E39"/>
          <w:p w:rsidR="00614E39" w:rsidRDefault="00614E39" w:rsidP="00614E39">
            <w:pPr>
              <w:pStyle w:val="EmailDiscussion"/>
              <w:ind w:left="360"/>
            </w:pPr>
            <w:r>
              <w:t>[Post111-e][xxx][ePowSav] UE grouping (Mediatek)</w:t>
            </w:r>
          </w:p>
          <w:p w:rsidR="00614E39" w:rsidRDefault="00614E39" w:rsidP="00614E39">
            <w:pPr>
              <w:pStyle w:val="EmailDiscussion2"/>
              <w:ind w:left="363"/>
            </w:pPr>
            <w:r>
              <w:tab/>
              <w:t>Scope: UE grouping, put solutions on the table, describe intentions / how they work (high level), and their potential to save power. Possibly take into account R1 evalaution methodology (if they have agreements on the evaluation parameters).</w:t>
            </w:r>
          </w:p>
          <w:p w:rsidR="00614E39" w:rsidRDefault="00614E39" w:rsidP="00614E39">
            <w:pPr>
              <w:pStyle w:val="EmailDiscussion2"/>
              <w:ind w:left="363"/>
            </w:pPr>
            <w:r>
              <w:tab/>
              <w:t>Intended outcome: Report</w:t>
            </w:r>
          </w:p>
          <w:p w:rsidR="00614E39" w:rsidRPr="00614E39" w:rsidRDefault="00614E39" w:rsidP="00614E39">
            <w:pPr>
              <w:pStyle w:val="EmailDiscussion2"/>
              <w:ind w:left="363"/>
            </w:pPr>
            <w:r>
              <w:tab/>
              <w:t>Deadline: Long</w:t>
            </w:r>
          </w:p>
        </w:tc>
      </w:tr>
    </w:tbl>
    <w:p w:rsidR="00614E39" w:rsidRPr="00A26CB2" w:rsidRDefault="00614E39" w:rsidP="00A26CB2">
      <w:pPr>
        <w:rPr>
          <w:lang w:eastAsia="ja-JP"/>
        </w:rPr>
      </w:pPr>
    </w:p>
    <w:p w:rsidR="00C21339" w:rsidRDefault="00701410" w:rsidP="00A86AB5">
      <w:pPr>
        <w:pStyle w:val="Heading4"/>
        <w:rPr>
          <w:lang w:eastAsia="ja-JP"/>
        </w:rPr>
      </w:pPr>
      <w:r>
        <w:rPr>
          <w:lang w:eastAsia="ja-JP"/>
        </w:rPr>
        <w:t>2.2.2</w:t>
      </w:r>
      <w:r>
        <w:rPr>
          <w:lang w:eastAsia="ja-JP"/>
        </w:rPr>
        <w:tab/>
        <w:t xml:space="preserve">Remaining Open issues </w:t>
      </w:r>
    </w:p>
    <w:p w:rsidR="00614E39" w:rsidRDefault="001F60D8" w:rsidP="00614E39">
      <w:pPr>
        <w:rPr>
          <w:lang w:eastAsia="ja-JP"/>
        </w:rPr>
      </w:pPr>
      <w:r>
        <w:rPr>
          <w:lang w:eastAsia="ja-JP"/>
        </w:rPr>
        <w:t>According to</w:t>
      </w:r>
      <w:r w:rsidR="00614E39">
        <w:rPr>
          <w:lang w:eastAsia="ja-JP"/>
        </w:rPr>
        <w:t xml:space="preserve"> RAN2 </w:t>
      </w:r>
      <w:r>
        <w:rPr>
          <w:lang w:eastAsia="ja-JP"/>
        </w:rPr>
        <w:t>decision</w:t>
      </w:r>
      <w:r w:rsidR="00614E39">
        <w:rPr>
          <w:lang w:eastAsia="ja-JP"/>
        </w:rPr>
        <w:t>, RAN2 will first focus on identify</w:t>
      </w:r>
      <w:r>
        <w:rPr>
          <w:lang w:eastAsia="ja-JP"/>
        </w:rPr>
        <w:t>ing</w:t>
      </w:r>
      <w:r w:rsidR="00614E39">
        <w:rPr>
          <w:lang w:eastAsia="ja-JP"/>
        </w:rPr>
        <w:t xml:space="preserve"> the UE grouping solution</w:t>
      </w:r>
      <w:r>
        <w:rPr>
          <w:lang w:eastAsia="ja-JP"/>
        </w:rPr>
        <w:t>(s)</w:t>
      </w:r>
      <w:r w:rsidR="00614E39">
        <w:rPr>
          <w:lang w:eastAsia="ja-JP"/>
        </w:rPr>
        <w:t xml:space="preserve"> for paging enhancement. For concluding the study phase, RAN2 will also check and decide other enhancement(s) based on RAN1 inputs/recommendations.</w:t>
      </w:r>
    </w:p>
    <w:p w:rsidR="00614E39" w:rsidRPr="00614E39" w:rsidRDefault="00614E39" w:rsidP="00614E39">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rsidR="00947CFA" w:rsidRDefault="00701410" w:rsidP="00947CFA">
      <w:pPr>
        <w:pStyle w:val="Heading4"/>
        <w:rPr>
          <w:lang w:eastAsia="ja-JP"/>
        </w:rPr>
      </w:pPr>
      <w:r>
        <w:rPr>
          <w:lang w:eastAsia="ja-JP"/>
        </w:rPr>
        <w:t>2.3.2</w:t>
      </w:r>
      <w:r>
        <w:rPr>
          <w:lang w:eastAsia="ja-JP"/>
        </w:rPr>
        <w:tab/>
        <w:t>Remaining Open issues</w:t>
      </w:r>
      <w:r w:rsidR="00947CFA">
        <w:rPr>
          <w:lang w:eastAsia="ja-JP"/>
        </w:rPr>
        <w:t xml:space="preserve">: </w:t>
      </w:r>
      <w:r w:rsidR="00947CFA">
        <w:rPr>
          <w:lang w:eastAsia="ja-JP"/>
        </w:rPr>
        <w:t>N/A</w:t>
      </w:r>
    </w:p>
    <w:p w:rsidR="00947CFA" w:rsidRPr="00947CFA" w:rsidRDefault="00947CFA" w:rsidP="00947CFA">
      <w:pPr>
        <w:rPr>
          <w:lang w:eastAsia="ja-JP"/>
        </w:rPr>
      </w:pP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947CFA">
      <w:pPr>
        <w:pStyle w:val="Heading4"/>
        <w:rPr>
          <w:lang w:eastAsia="ja-JP"/>
        </w:rPr>
      </w:pPr>
      <w:r>
        <w:rPr>
          <w:lang w:eastAsia="ja-JP"/>
        </w:rPr>
        <w:t>2.4.1</w:t>
      </w:r>
      <w:r>
        <w:rPr>
          <w:lang w:eastAsia="ja-JP"/>
        </w:rPr>
        <w:tab/>
        <w:t>Agreements</w:t>
      </w:r>
      <w:r w:rsidR="00947CFA">
        <w:rPr>
          <w:lang w:eastAsia="ja-JP"/>
        </w:rPr>
        <w:t xml:space="preserve">: </w:t>
      </w:r>
      <w:r w:rsidR="00947CFA">
        <w:rPr>
          <w:lang w:eastAsia="ja-JP"/>
        </w:rPr>
        <w:t xml:space="preserve">N/A (WI not yet started in </w:t>
      </w:r>
      <w:r w:rsidR="00947CFA" w:rsidRPr="00852CF4">
        <w:rPr>
          <w:lang w:eastAsia="ja-JP"/>
        </w:rPr>
        <w:t>RAN4</w:t>
      </w:r>
      <w:r w:rsidR="00947CFA">
        <w:rPr>
          <w:lang w:eastAsia="ja-JP"/>
        </w:rPr>
        <w:t xml:space="preserve"> </w:t>
      </w:r>
      <w:r w:rsidR="00947CFA">
        <w:rPr>
          <w:lang w:eastAsia="ja-JP"/>
        </w:rPr>
        <w:t>according to the time budget table</w:t>
      </w:r>
      <w:r w:rsidR="00947CFA">
        <w:rPr>
          <w:lang w:eastAsia="ja-JP"/>
        </w:rPr>
        <w:t>)</w:t>
      </w:r>
    </w:p>
    <w:p w:rsidR="00947CFA" w:rsidRDefault="00701410" w:rsidP="00947CFA">
      <w:pPr>
        <w:pStyle w:val="Heading4"/>
        <w:rPr>
          <w:lang w:eastAsia="ja-JP"/>
        </w:rPr>
      </w:pPr>
      <w:r>
        <w:rPr>
          <w:lang w:eastAsia="ja-JP"/>
        </w:rPr>
        <w:t>2.4.2</w:t>
      </w:r>
      <w:r>
        <w:rPr>
          <w:lang w:eastAsia="ja-JP"/>
        </w:rPr>
        <w:tab/>
        <w:t>Remaining Open issues</w:t>
      </w:r>
      <w:r w:rsidR="00947CFA">
        <w:rPr>
          <w:lang w:eastAsia="ja-JP"/>
        </w:rPr>
        <w:t>: N/A</w:t>
      </w:r>
    </w:p>
    <w:p w:rsidR="00947CFA" w:rsidRPr="00947CFA" w:rsidRDefault="00947CFA" w:rsidP="00947CFA">
      <w:pPr>
        <w:rPr>
          <w:lang w:eastAsia="ja-JP"/>
        </w:rPr>
      </w:pP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r w:rsidR="00947CFA">
        <w:rPr>
          <w:lang w:eastAsia="ja-JP"/>
        </w:rPr>
        <w:t xml:space="preserve">: </w:t>
      </w:r>
      <w:r w:rsidR="00947CFA">
        <w:rPr>
          <w:lang w:eastAsia="ja-JP"/>
        </w:rPr>
        <w:t>N/A (RAN5 is not involved in the WI)</w:t>
      </w:r>
    </w:p>
    <w:p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rsidR="00947CFA" w:rsidRPr="00947CFA" w:rsidRDefault="00947CFA" w:rsidP="00947CFA">
      <w:pPr>
        <w:rPr>
          <w:lang w:eastAsia="ja-JP"/>
        </w:rPr>
      </w:pP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r w:rsidR="00947CFA">
        <w:rPr>
          <w:lang w:eastAsia="ja-JP"/>
        </w:rPr>
        <w:t xml:space="preserve">: </w:t>
      </w:r>
      <w:r w:rsidR="00947CFA">
        <w:rPr>
          <w:lang w:eastAsia="ja-JP"/>
        </w:rPr>
        <w:t>N/A (RAN6 is not involved in the WI)</w:t>
      </w:r>
    </w:p>
    <w:p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947CFA" w:rsidTr="00947CFA">
        <w:tc>
          <w:tcPr>
            <w:tcW w:w="10194" w:type="dxa"/>
          </w:tcPr>
          <w:p w:rsidR="00947CFA" w:rsidRPr="00BC580E" w:rsidRDefault="00947CFA" w:rsidP="00947CFA">
            <w:pPr>
              <w:pStyle w:val="NO"/>
              <w:ind w:left="0" w:firstLine="0"/>
              <w:rPr>
                <w:b/>
                <w:iCs/>
                <w:sz w:val="24"/>
              </w:rPr>
            </w:pPr>
            <w:r w:rsidRPr="00BC580E">
              <w:rPr>
                <w:b/>
                <w:iCs/>
                <w:sz w:val="24"/>
              </w:rPr>
              <w:t>Contributions submitted to RAN1 #102-e:</w:t>
            </w:r>
          </w:p>
          <w:p w:rsidR="00947CFA" w:rsidRPr="00947CFA" w:rsidRDefault="00947CFA" w:rsidP="00947CFA">
            <w:pPr>
              <w:pStyle w:val="NO"/>
              <w:numPr>
                <w:ilvl w:val="0"/>
                <w:numId w:val="35"/>
              </w:numPr>
              <w:rPr>
                <w:b/>
                <w:iCs/>
              </w:rPr>
            </w:pPr>
            <w:r w:rsidRPr="00947CFA">
              <w:rPr>
                <w:b/>
                <w:iCs/>
              </w:rPr>
              <w:t>Potential paging enhancements:</w:t>
            </w:r>
          </w:p>
          <w:p w:rsidR="00947CFA" w:rsidRPr="00947CFA" w:rsidRDefault="00947CFA" w:rsidP="00947CFA">
            <w:pPr>
              <w:ind w:left="720"/>
              <w:rPr>
                <w:lang w:eastAsia="x-none"/>
              </w:rPr>
            </w:pPr>
            <w:r w:rsidRPr="001F60D8">
              <w:rPr>
                <w:bCs/>
                <w:lang w:eastAsia="x-none"/>
              </w:rPr>
              <w:t>R1-2005388</w:t>
            </w:r>
            <w:r w:rsidRPr="00947CFA">
              <w:rPr>
                <w:lang w:eastAsia="x-none"/>
              </w:rPr>
              <w:tab/>
              <w:t>Discussion on paging enhancements for idle/inactive mode UE power saving</w:t>
            </w:r>
            <w:r w:rsidRPr="00947CFA">
              <w:rPr>
                <w:lang w:eastAsia="x-none"/>
              </w:rPr>
              <w:tab/>
              <w:t>vivo</w:t>
            </w:r>
          </w:p>
          <w:p w:rsidR="00947CFA" w:rsidRPr="00947CFA" w:rsidRDefault="00947CFA" w:rsidP="00947CFA">
            <w:pPr>
              <w:ind w:left="720"/>
              <w:rPr>
                <w:lang w:eastAsia="x-none"/>
              </w:rPr>
            </w:pPr>
            <w:r w:rsidRPr="001F60D8">
              <w:rPr>
                <w:bCs/>
                <w:lang w:eastAsia="x-none"/>
              </w:rPr>
              <w:t>R1-2005615</w:t>
            </w:r>
            <w:r w:rsidRPr="00947CFA">
              <w:rPr>
                <w:lang w:eastAsia="x-none"/>
              </w:rPr>
              <w:tab/>
              <w:t>Evaluation methodology and paging enhancement for idle/inactive mode UE power saving</w:t>
            </w:r>
            <w:r w:rsidRPr="00947CFA">
              <w:rPr>
                <w:lang w:eastAsia="x-none"/>
              </w:rPr>
              <w:tab/>
            </w:r>
            <w:r w:rsidRPr="00947CFA">
              <w:rPr>
                <w:lang w:eastAsia="x-none"/>
              </w:rPr>
              <w:tab/>
            </w:r>
            <w:r w:rsidRPr="00947CFA">
              <w:rPr>
                <w:lang w:eastAsia="x-none"/>
              </w:rPr>
              <w:tab/>
            </w:r>
            <w:r w:rsidR="001F60D8">
              <w:rPr>
                <w:lang w:eastAsia="x-none"/>
              </w:rPr>
              <w:t xml:space="preserve">           </w:t>
            </w:r>
            <w:r w:rsidRPr="00947CFA">
              <w:rPr>
                <w:lang w:eastAsia="x-none"/>
              </w:rPr>
              <w:t>MediaTek Inc.</w:t>
            </w:r>
          </w:p>
          <w:p w:rsidR="00947CFA" w:rsidRPr="00947CFA" w:rsidRDefault="00947CFA" w:rsidP="00947CFA">
            <w:pPr>
              <w:ind w:left="720"/>
              <w:rPr>
                <w:lang w:eastAsia="x-none"/>
              </w:rPr>
            </w:pPr>
            <w:r w:rsidRPr="001F60D8">
              <w:rPr>
                <w:lang w:eastAsia="x-none"/>
              </w:rPr>
              <w:t>R1-2005262</w:t>
            </w:r>
            <w:r w:rsidRPr="00947CFA">
              <w:rPr>
                <w:lang w:eastAsia="x-none"/>
              </w:rPr>
              <w:tab/>
              <w:t>Paging enhancement(s) for UE power saving in IDLE/inactive mode</w:t>
            </w:r>
            <w:r w:rsidRPr="00947CFA">
              <w:rPr>
                <w:lang w:eastAsia="x-none"/>
              </w:rPr>
              <w:tab/>
              <w:t>Huawei, HiSilicon</w:t>
            </w:r>
          </w:p>
          <w:p w:rsidR="00947CFA" w:rsidRPr="00947CFA" w:rsidRDefault="00947CFA" w:rsidP="00947CFA">
            <w:pPr>
              <w:ind w:left="720"/>
              <w:rPr>
                <w:lang w:eastAsia="x-none"/>
              </w:rPr>
            </w:pPr>
            <w:r w:rsidRPr="001F60D8">
              <w:rPr>
                <w:lang w:eastAsia="x-none"/>
              </w:rPr>
              <w:t>R1-2005520</w:t>
            </w:r>
            <w:r w:rsidRPr="00947CFA">
              <w:rPr>
                <w:lang w:eastAsia="x-none"/>
              </w:rPr>
              <w:tab/>
              <w:t>Discussion on power saving enhancements for paging</w:t>
            </w:r>
            <w:r w:rsidRPr="00947CFA">
              <w:rPr>
                <w:lang w:eastAsia="x-none"/>
              </w:rPr>
              <w:tab/>
              <w:t>ZTE</w:t>
            </w:r>
          </w:p>
          <w:p w:rsidR="00947CFA" w:rsidRPr="00947CFA" w:rsidRDefault="00947CFA" w:rsidP="00947CFA">
            <w:pPr>
              <w:ind w:left="720"/>
              <w:rPr>
                <w:lang w:eastAsia="x-none"/>
              </w:rPr>
            </w:pPr>
            <w:r w:rsidRPr="001F60D8">
              <w:rPr>
                <w:lang w:eastAsia="x-none"/>
              </w:rPr>
              <w:t>R1-2005582</w:t>
            </w:r>
            <w:r w:rsidRPr="00947CFA">
              <w:rPr>
                <w:lang w:eastAsia="x-none"/>
              </w:rPr>
              <w:tab/>
              <w:t>Considerations on paging enhancements</w:t>
            </w:r>
            <w:r w:rsidRPr="00947CFA">
              <w:rPr>
                <w:lang w:eastAsia="x-none"/>
              </w:rPr>
              <w:tab/>
              <w:t>Sony</w:t>
            </w:r>
          </w:p>
          <w:p w:rsidR="00947CFA" w:rsidRPr="00947CFA" w:rsidRDefault="00947CFA" w:rsidP="00947CFA">
            <w:pPr>
              <w:ind w:left="720"/>
              <w:rPr>
                <w:lang w:eastAsia="x-none"/>
              </w:rPr>
            </w:pPr>
            <w:r w:rsidRPr="001F60D8">
              <w:rPr>
                <w:lang w:eastAsia="x-none"/>
              </w:rPr>
              <w:t>R1-2005719</w:t>
            </w:r>
            <w:r w:rsidRPr="00947CFA">
              <w:rPr>
                <w:lang w:eastAsia="x-none"/>
              </w:rPr>
              <w:tab/>
              <w:t>Paging enhancement for UE power saving</w:t>
            </w:r>
            <w:r w:rsidRPr="00947CFA">
              <w:rPr>
                <w:lang w:eastAsia="x-none"/>
              </w:rPr>
              <w:tab/>
              <w:t>CATT</w:t>
            </w:r>
          </w:p>
          <w:p w:rsidR="00947CFA" w:rsidRPr="00947CFA" w:rsidRDefault="00947CFA" w:rsidP="00947CFA">
            <w:pPr>
              <w:ind w:left="720"/>
              <w:rPr>
                <w:lang w:eastAsia="x-none"/>
              </w:rPr>
            </w:pPr>
            <w:r w:rsidRPr="001F60D8">
              <w:rPr>
                <w:lang w:eastAsia="x-none"/>
              </w:rPr>
              <w:t>R1-2005738</w:t>
            </w:r>
            <w:r w:rsidRPr="00947CFA">
              <w:rPr>
                <w:lang w:eastAsia="x-none"/>
              </w:rPr>
              <w:tab/>
              <w:t>Paging enhancement for power saving</w:t>
            </w:r>
            <w:r w:rsidRPr="00947CFA">
              <w:rPr>
                <w:lang w:eastAsia="x-none"/>
              </w:rPr>
              <w:tab/>
              <w:t>Beijing Xiaomi Software Tech</w:t>
            </w:r>
          </w:p>
          <w:p w:rsidR="00947CFA" w:rsidRPr="00947CFA" w:rsidRDefault="00947CFA" w:rsidP="00947CFA">
            <w:pPr>
              <w:ind w:left="720"/>
              <w:rPr>
                <w:lang w:eastAsia="x-none"/>
              </w:rPr>
            </w:pPr>
            <w:r w:rsidRPr="001F60D8">
              <w:rPr>
                <w:lang w:eastAsia="x-none"/>
              </w:rPr>
              <w:t>R1-2005773</w:t>
            </w:r>
            <w:r w:rsidRPr="00947CFA">
              <w:rPr>
                <w:lang w:eastAsia="x-none"/>
              </w:rPr>
              <w:tab/>
              <w:t>Potential paging enhancements</w:t>
            </w:r>
            <w:r w:rsidRPr="00947CFA">
              <w:rPr>
                <w:lang w:eastAsia="x-none"/>
              </w:rPr>
              <w:tab/>
              <w:t>TCL Communication Ltd.</w:t>
            </w:r>
          </w:p>
          <w:p w:rsidR="00947CFA" w:rsidRPr="00947CFA" w:rsidRDefault="00947CFA" w:rsidP="00947CFA">
            <w:pPr>
              <w:ind w:left="720"/>
              <w:rPr>
                <w:lang w:eastAsia="x-none"/>
              </w:rPr>
            </w:pPr>
            <w:r w:rsidRPr="001F60D8">
              <w:rPr>
                <w:lang w:eastAsia="x-none"/>
              </w:rPr>
              <w:t>R1-2005884</w:t>
            </w:r>
            <w:r w:rsidRPr="00947CFA">
              <w:rPr>
                <w:lang w:eastAsia="x-none"/>
              </w:rPr>
              <w:tab/>
              <w:t>On paging enhancements for UE power saving</w:t>
            </w:r>
            <w:r w:rsidRPr="00947CFA">
              <w:rPr>
                <w:lang w:eastAsia="x-none"/>
              </w:rPr>
              <w:tab/>
              <w:t>Intel Corporation</w:t>
            </w:r>
          </w:p>
          <w:p w:rsidR="00947CFA" w:rsidRPr="00947CFA" w:rsidRDefault="00947CFA" w:rsidP="00947CFA">
            <w:pPr>
              <w:ind w:left="720"/>
              <w:rPr>
                <w:lang w:eastAsia="x-none"/>
              </w:rPr>
            </w:pPr>
            <w:r w:rsidRPr="001F60D8">
              <w:rPr>
                <w:lang w:eastAsia="x-none"/>
              </w:rPr>
              <w:t>R1-2005935</w:t>
            </w:r>
            <w:r w:rsidRPr="00947CFA">
              <w:rPr>
                <w:lang w:eastAsia="x-none"/>
              </w:rPr>
              <w:tab/>
              <w:t>Power efficient paging</w:t>
            </w:r>
            <w:r w:rsidRPr="00947CFA">
              <w:rPr>
                <w:lang w:eastAsia="x-none"/>
              </w:rPr>
              <w:tab/>
              <w:t>Lenovo, Motorola Mobility</w:t>
            </w:r>
          </w:p>
          <w:p w:rsidR="00947CFA" w:rsidRPr="00947CFA" w:rsidRDefault="00947CFA" w:rsidP="00947CFA">
            <w:pPr>
              <w:ind w:left="720"/>
              <w:rPr>
                <w:lang w:eastAsia="x-none"/>
              </w:rPr>
            </w:pPr>
            <w:r w:rsidRPr="001F60D8">
              <w:rPr>
                <w:lang w:eastAsia="x-none"/>
              </w:rPr>
              <w:t>R1-2006041</w:t>
            </w:r>
            <w:r w:rsidRPr="00947CFA">
              <w:rPr>
                <w:lang w:eastAsia="x-none"/>
              </w:rPr>
              <w:tab/>
              <w:t>Paging enhancements for power saving</w:t>
            </w:r>
            <w:r w:rsidRPr="00947CFA">
              <w:rPr>
                <w:lang w:eastAsia="x-none"/>
              </w:rPr>
              <w:tab/>
              <w:t>OPPO</w:t>
            </w:r>
          </w:p>
          <w:p w:rsidR="00947CFA" w:rsidRPr="00947CFA" w:rsidRDefault="00947CFA" w:rsidP="00947CFA">
            <w:pPr>
              <w:ind w:left="720"/>
              <w:rPr>
                <w:lang w:eastAsia="x-none"/>
              </w:rPr>
            </w:pPr>
            <w:r w:rsidRPr="001F60D8">
              <w:rPr>
                <w:lang w:eastAsia="x-none"/>
              </w:rPr>
              <w:t>R1-2006157</w:t>
            </w:r>
            <w:r w:rsidRPr="00947CFA">
              <w:rPr>
                <w:lang w:eastAsia="x-none"/>
              </w:rPr>
              <w:tab/>
              <w:t>On potential paging enhancements</w:t>
            </w:r>
            <w:r w:rsidRPr="00947CFA">
              <w:rPr>
                <w:lang w:eastAsia="x-none"/>
              </w:rPr>
              <w:tab/>
              <w:t>Samsung</w:t>
            </w:r>
          </w:p>
          <w:p w:rsidR="00947CFA" w:rsidRPr="00947CFA" w:rsidRDefault="00947CFA" w:rsidP="00947CFA">
            <w:pPr>
              <w:ind w:left="720"/>
              <w:rPr>
                <w:lang w:eastAsia="x-none"/>
              </w:rPr>
            </w:pPr>
            <w:r w:rsidRPr="001F60D8">
              <w:rPr>
                <w:lang w:eastAsia="x-none"/>
              </w:rPr>
              <w:t>R1-2006221</w:t>
            </w:r>
            <w:r w:rsidRPr="00947CFA">
              <w:rPr>
                <w:lang w:eastAsia="x-none"/>
              </w:rPr>
              <w:tab/>
              <w:t>Discussion on paging enhancement</w:t>
            </w:r>
            <w:r w:rsidRPr="00947CFA">
              <w:rPr>
                <w:lang w:eastAsia="x-none"/>
              </w:rPr>
              <w:tab/>
              <w:t>CMCC</w:t>
            </w:r>
          </w:p>
          <w:p w:rsidR="00947CFA" w:rsidRPr="00947CFA" w:rsidRDefault="00947CFA" w:rsidP="00947CFA">
            <w:pPr>
              <w:ind w:left="720"/>
              <w:rPr>
                <w:lang w:eastAsia="x-none"/>
              </w:rPr>
            </w:pPr>
            <w:r w:rsidRPr="001F60D8">
              <w:rPr>
                <w:lang w:eastAsia="x-none"/>
              </w:rPr>
              <w:t>R1-2006291</w:t>
            </w:r>
            <w:r w:rsidRPr="00947CFA">
              <w:rPr>
                <w:lang w:eastAsia="x-none"/>
              </w:rPr>
              <w:tab/>
              <w:t>Discussion on potential paging enhancements</w:t>
            </w:r>
            <w:r w:rsidRPr="00947CFA">
              <w:rPr>
                <w:lang w:eastAsia="x-none"/>
              </w:rPr>
              <w:tab/>
              <w:t>Spreadtrum Communications</w:t>
            </w:r>
          </w:p>
          <w:p w:rsidR="00947CFA" w:rsidRPr="00947CFA" w:rsidRDefault="00947CFA" w:rsidP="00947CFA">
            <w:pPr>
              <w:ind w:left="720"/>
              <w:rPr>
                <w:lang w:eastAsia="x-none"/>
              </w:rPr>
            </w:pPr>
            <w:r w:rsidRPr="001F60D8">
              <w:rPr>
                <w:lang w:eastAsia="x-none"/>
              </w:rPr>
              <w:t>R1-2006311</w:t>
            </w:r>
            <w:r w:rsidRPr="00947CFA">
              <w:rPr>
                <w:lang w:eastAsia="x-none"/>
              </w:rPr>
              <w:tab/>
              <w:t>Discussion on potential paging enhancements</w:t>
            </w:r>
            <w:r w:rsidRPr="00947CFA">
              <w:rPr>
                <w:lang w:eastAsia="x-none"/>
              </w:rPr>
              <w:tab/>
              <w:t>LG Electronics</w:t>
            </w:r>
          </w:p>
          <w:p w:rsidR="00947CFA" w:rsidRPr="00947CFA" w:rsidRDefault="00947CFA" w:rsidP="00947CFA">
            <w:pPr>
              <w:ind w:left="720"/>
              <w:rPr>
                <w:lang w:eastAsia="x-none"/>
              </w:rPr>
            </w:pPr>
            <w:r w:rsidRPr="001F60D8">
              <w:rPr>
                <w:lang w:eastAsia="x-none"/>
              </w:rPr>
              <w:t>R1-2006385</w:t>
            </w:r>
            <w:r w:rsidRPr="00947CFA">
              <w:rPr>
                <w:lang w:eastAsia="x-none"/>
              </w:rPr>
              <w:tab/>
              <w:t>Potential paging enhancements for idle/inactive-mode UE power saving</w:t>
            </w:r>
            <w:r w:rsidRPr="00947CFA">
              <w:rPr>
                <w:lang w:eastAsia="x-none"/>
              </w:rPr>
              <w:tab/>
              <w:t>Panasonic</w:t>
            </w:r>
          </w:p>
          <w:p w:rsidR="00947CFA" w:rsidRPr="00947CFA" w:rsidRDefault="00947CFA" w:rsidP="00947CFA">
            <w:pPr>
              <w:ind w:left="720"/>
              <w:rPr>
                <w:lang w:eastAsia="x-none"/>
              </w:rPr>
            </w:pPr>
            <w:r w:rsidRPr="001F60D8">
              <w:rPr>
                <w:lang w:eastAsia="x-none"/>
              </w:rPr>
              <w:t>R1-2006527</w:t>
            </w:r>
            <w:r w:rsidRPr="00947CFA">
              <w:rPr>
                <w:lang w:eastAsia="x-none"/>
              </w:rPr>
              <w:tab/>
              <w:t>Potential paging enhancements for idle/inactive-mode UE power saving</w:t>
            </w:r>
            <w:r w:rsidRPr="00947CFA">
              <w:rPr>
                <w:lang w:eastAsia="x-none"/>
              </w:rPr>
              <w:tab/>
              <w:t>Apple</w:t>
            </w:r>
          </w:p>
          <w:p w:rsidR="00947CFA" w:rsidRPr="00947CFA" w:rsidRDefault="00947CFA" w:rsidP="00947CFA">
            <w:pPr>
              <w:ind w:left="720"/>
              <w:rPr>
                <w:lang w:eastAsia="x-none"/>
              </w:rPr>
            </w:pPr>
            <w:r w:rsidRPr="001F60D8">
              <w:rPr>
                <w:lang w:eastAsia="x-none"/>
              </w:rPr>
              <w:t>R1-2006544</w:t>
            </w:r>
            <w:r w:rsidRPr="00947CFA">
              <w:rPr>
                <w:lang w:eastAsia="x-none"/>
              </w:rPr>
              <w:tab/>
              <w:t>Paging enhancements for UE power saving</w:t>
            </w:r>
            <w:r w:rsidRPr="00947CFA">
              <w:rPr>
                <w:lang w:eastAsia="x-none"/>
              </w:rPr>
              <w:tab/>
              <w:t>InterDigital, Inc.</w:t>
            </w:r>
          </w:p>
          <w:p w:rsidR="00947CFA" w:rsidRPr="00947CFA" w:rsidRDefault="00947CFA" w:rsidP="00947CFA">
            <w:pPr>
              <w:ind w:left="720"/>
              <w:rPr>
                <w:lang w:eastAsia="x-none"/>
              </w:rPr>
            </w:pPr>
            <w:r w:rsidRPr="001F60D8">
              <w:rPr>
                <w:lang w:eastAsia="x-none"/>
              </w:rPr>
              <w:t>R1-2006665</w:t>
            </w:r>
            <w:r w:rsidRPr="00947CFA">
              <w:rPr>
                <w:lang w:eastAsia="x-none"/>
              </w:rPr>
              <w:tab/>
              <w:t>Discussion on potential paging enhancements for UE power savings</w:t>
            </w:r>
            <w:r w:rsidRPr="00947CFA">
              <w:rPr>
                <w:lang w:eastAsia="x-none"/>
              </w:rPr>
              <w:tab/>
              <w:t>Ericsson</w:t>
            </w:r>
          </w:p>
          <w:p w:rsidR="00947CFA" w:rsidRPr="00947CFA" w:rsidRDefault="00947CFA" w:rsidP="00947CFA">
            <w:pPr>
              <w:ind w:left="720"/>
              <w:rPr>
                <w:lang w:eastAsia="x-none"/>
              </w:rPr>
            </w:pPr>
            <w:r w:rsidRPr="001F60D8">
              <w:rPr>
                <w:lang w:eastAsia="x-none"/>
              </w:rPr>
              <w:t>R1-2006736</w:t>
            </w:r>
            <w:r w:rsidRPr="00947CFA">
              <w:rPr>
                <w:lang w:eastAsia="x-none"/>
              </w:rPr>
              <w:tab/>
              <w:t>Discussion on paging enhancements</w:t>
            </w:r>
            <w:r w:rsidRPr="00947CFA">
              <w:rPr>
                <w:lang w:eastAsia="x-none"/>
              </w:rPr>
              <w:tab/>
              <w:t>NTT DOCOMO, INC.</w:t>
            </w:r>
          </w:p>
          <w:p w:rsidR="00947CFA" w:rsidRPr="00947CFA" w:rsidRDefault="00947CFA" w:rsidP="00947CFA">
            <w:pPr>
              <w:ind w:left="720"/>
              <w:rPr>
                <w:lang w:eastAsia="x-none"/>
              </w:rPr>
            </w:pPr>
            <w:r w:rsidRPr="001F60D8">
              <w:rPr>
                <w:lang w:eastAsia="x-none"/>
              </w:rPr>
              <w:t>R1-2006815</w:t>
            </w:r>
            <w:r w:rsidRPr="00947CFA">
              <w:rPr>
                <w:lang w:eastAsia="x-none"/>
              </w:rPr>
              <w:tab/>
              <w:t>Paging enhancements and evaluation methodology</w:t>
            </w:r>
            <w:r w:rsidRPr="00947CFA">
              <w:rPr>
                <w:lang w:eastAsia="x-none"/>
              </w:rPr>
              <w:tab/>
              <w:t>Qualcomm Incorporated</w:t>
            </w:r>
          </w:p>
          <w:p w:rsidR="00947CFA" w:rsidRPr="00947CFA" w:rsidRDefault="00947CFA" w:rsidP="00947CFA">
            <w:pPr>
              <w:ind w:left="720"/>
              <w:rPr>
                <w:lang w:eastAsia="x-none"/>
              </w:rPr>
            </w:pPr>
            <w:r w:rsidRPr="001F60D8">
              <w:rPr>
                <w:lang w:eastAsia="x-none"/>
              </w:rPr>
              <w:t>R1-2006896</w:t>
            </w:r>
            <w:r w:rsidRPr="00947CFA">
              <w:rPr>
                <w:lang w:eastAsia="x-none"/>
              </w:rPr>
              <w:tab/>
              <w:t>On paging enhancements for UE power saving</w:t>
            </w:r>
            <w:r w:rsidRPr="00947CFA">
              <w:rPr>
                <w:lang w:eastAsia="x-none"/>
              </w:rPr>
              <w:tab/>
              <w:t>Nokia, Nokia Shanghai Bell</w:t>
            </w:r>
          </w:p>
          <w:p w:rsidR="00947CFA" w:rsidRPr="00947CFA" w:rsidRDefault="00947CFA" w:rsidP="00947CFA">
            <w:pPr>
              <w:rPr>
                <w:lang w:eastAsia="x-none"/>
              </w:rPr>
            </w:pPr>
          </w:p>
          <w:p w:rsidR="00947CFA" w:rsidRPr="00947CFA" w:rsidRDefault="00947CFA" w:rsidP="00947CFA">
            <w:pPr>
              <w:pStyle w:val="ListParagraph"/>
              <w:numPr>
                <w:ilvl w:val="0"/>
                <w:numId w:val="35"/>
              </w:numPr>
              <w:ind w:leftChars="0"/>
              <w:rPr>
                <w:rFonts w:ascii="Times New Roman" w:hAnsi="Times New Roman"/>
                <w:b/>
                <w:iCs/>
                <w:kern w:val="0"/>
                <w:sz w:val="20"/>
                <w:szCs w:val="20"/>
                <w:lang w:val="en-GB" w:eastAsia="en-GB"/>
              </w:rPr>
            </w:pPr>
            <w:r w:rsidRPr="00947CFA">
              <w:rPr>
                <w:rFonts w:ascii="Times New Roman" w:hAnsi="Times New Roman"/>
                <w:b/>
                <w:iCs/>
                <w:kern w:val="0"/>
                <w:sz w:val="20"/>
                <w:szCs w:val="20"/>
                <w:lang w:val="en-GB" w:eastAsia="en-GB"/>
              </w:rPr>
              <w:t>TRS/CSI-RS occasion(s) for idle/inactive UEs</w:t>
            </w:r>
          </w:p>
          <w:p w:rsidR="00947CFA" w:rsidRPr="00947CFA" w:rsidRDefault="001F60D8" w:rsidP="00947CFA">
            <w:pPr>
              <w:ind w:left="720"/>
              <w:rPr>
                <w:lang w:eastAsia="x-none"/>
              </w:rPr>
            </w:pPr>
            <w:r>
              <w:rPr>
                <w:bCs/>
                <w:lang w:eastAsia="x-none"/>
              </w:rPr>
              <w:br/>
            </w:r>
            <w:r w:rsidR="00947CFA" w:rsidRPr="001F60D8">
              <w:rPr>
                <w:bCs/>
                <w:lang w:eastAsia="x-none"/>
              </w:rPr>
              <w:t>R1-2006158</w:t>
            </w:r>
            <w:r w:rsidR="00947CFA" w:rsidRPr="00947CFA">
              <w:rPr>
                <w:lang w:eastAsia="x-none"/>
              </w:rPr>
              <w:tab/>
              <w:t xml:space="preserve">On TRS/CSI-RS </w:t>
            </w:r>
            <w:r>
              <w:rPr>
                <w:lang w:eastAsia="x-none"/>
              </w:rPr>
              <w:t>occasion(s) for idle/inactive UE</w:t>
            </w:r>
            <w:r w:rsidR="00947CFA" w:rsidRPr="00947CFA">
              <w:rPr>
                <w:lang w:eastAsia="x-none"/>
              </w:rPr>
              <w:t>s</w:t>
            </w:r>
            <w:r w:rsidR="00947CFA" w:rsidRPr="00947CFA">
              <w:rPr>
                <w:lang w:eastAsia="x-none"/>
              </w:rPr>
              <w:tab/>
              <w:t>Samsung</w:t>
            </w:r>
          </w:p>
          <w:p w:rsidR="00947CFA" w:rsidRPr="00947CFA" w:rsidRDefault="00947CFA" w:rsidP="00947CFA">
            <w:pPr>
              <w:ind w:left="720"/>
              <w:rPr>
                <w:lang w:eastAsia="x-none"/>
              </w:rPr>
            </w:pPr>
            <w:r w:rsidRPr="001F60D8">
              <w:rPr>
                <w:bCs/>
                <w:lang w:eastAsia="x-none"/>
              </w:rPr>
              <w:t>R1-2006386</w:t>
            </w:r>
            <w:r w:rsidRPr="00947CFA">
              <w:rPr>
                <w:lang w:eastAsia="x-none"/>
              </w:rPr>
              <w:tab/>
              <w:t xml:space="preserve">Potential enhancements for TRS/CSI-RS </w:t>
            </w:r>
            <w:r w:rsidR="001F60D8">
              <w:rPr>
                <w:lang w:eastAsia="x-none"/>
              </w:rPr>
              <w:t>occasion(s) for idle/inactive UE</w:t>
            </w:r>
            <w:r w:rsidRPr="00947CFA">
              <w:rPr>
                <w:lang w:eastAsia="x-none"/>
              </w:rPr>
              <w:t>s</w:t>
            </w:r>
            <w:r w:rsidRPr="00947CFA">
              <w:rPr>
                <w:lang w:eastAsia="x-none"/>
              </w:rPr>
              <w:tab/>
              <w:t>Panasonic</w:t>
            </w:r>
          </w:p>
          <w:p w:rsidR="00947CFA" w:rsidRPr="00947CFA" w:rsidRDefault="00947CFA" w:rsidP="00947CFA">
            <w:pPr>
              <w:ind w:left="720"/>
              <w:rPr>
                <w:lang w:eastAsia="x-none"/>
              </w:rPr>
            </w:pPr>
            <w:r w:rsidRPr="001F60D8">
              <w:rPr>
                <w:lang w:eastAsia="x-none"/>
              </w:rPr>
              <w:t>R1-2005263</w:t>
            </w:r>
            <w:r w:rsidRPr="00947CFA">
              <w:rPr>
                <w:lang w:eastAsia="x-none"/>
              </w:rPr>
              <w:tab/>
              <w:t>Assistance RS occasions for IDLE/inactive mode</w:t>
            </w:r>
            <w:r w:rsidRPr="00947CFA">
              <w:rPr>
                <w:lang w:eastAsia="x-none"/>
              </w:rPr>
              <w:tab/>
              <w:t>Huawei, HiSilicon</w:t>
            </w:r>
          </w:p>
          <w:p w:rsidR="00947CFA" w:rsidRPr="00947CFA" w:rsidRDefault="00947CFA" w:rsidP="00947CFA">
            <w:pPr>
              <w:ind w:left="720"/>
              <w:rPr>
                <w:lang w:eastAsia="x-none"/>
              </w:rPr>
            </w:pPr>
            <w:r w:rsidRPr="001F60D8">
              <w:rPr>
                <w:lang w:eastAsia="x-none"/>
              </w:rPr>
              <w:t>R1-2005389</w:t>
            </w:r>
            <w:r w:rsidRPr="00947CFA">
              <w:rPr>
                <w:lang w:eastAsia="x-none"/>
              </w:rPr>
              <w:tab/>
              <w:t>Discussion on TRS/CSI-RS occasion(s) for idle/inactive UEs</w:t>
            </w:r>
            <w:r w:rsidRPr="00947CFA">
              <w:rPr>
                <w:lang w:eastAsia="x-none"/>
              </w:rPr>
              <w:tab/>
              <w:t>vivo</w:t>
            </w:r>
          </w:p>
          <w:p w:rsidR="00947CFA" w:rsidRPr="00947CFA" w:rsidRDefault="00947CFA" w:rsidP="00947CFA">
            <w:pPr>
              <w:ind w:left="720"/>
              <w:rPr>
                <w:lang w:eastAsia="x-none"/>
              </w:rPr>
            </w:pPr>
            <w:r w:rsidRPr="001F60D8">
              <w:rPr>
                <w:lang w:eastAsia="x-none"/>
              </w:rPr>
              <w:t>R1-2005521</w:t>
            </w:r>
            <w:r w:rsidRPr="00947CFA">
              <w:rPr>
                <w:lang w:eastAsia="x-none"/>
              </w:rPr>
              <w:tab/>
              <w:t>Reference signal for RRC idle and inactive UEs</w:t>
            </w:r>
            <w:r w:rsidRPr="00947CFA">
              <w:rPr>
                <w:lang w:eastAsia="x-none"/>
              </w:rPr>
              <w:tab/>
              <w:t>ZTE</w:t>
            </w:r>
          </w:p>
          <w:p w:rsidR="00947CFA" w:rsidRPr="00947CFA" w:rsidRDefault="00947CFA" w:rsidP="00947CFA">
            <w:pPr>
              <w:ind w:left="720"/>
              <w:rPr>
                <w:lang w:eastAsia="x-none"/>
              </w:rPr>
            </w:pPr>
            <w:r w:rsidRPr="001F60D8">
              <w:rPr>
                <w:lang w:eastAsia="x-none"/>
              </w:rPr>
              <w:t>R1-2005583</w:t>
            </w:r>
            <w:r w:rsidRPr="00947CFA">
              <w:rPr>
                <w:lang w:eastAsia="x-none"/>
              </w:rPr>
              <w:tab/>
              <w:t>On the usage of TRS/CSI-RS for the UE in Idle Mode</w:t>
            </w:r>
            <w:r w:rsidRPr="00947CFA">
              <w:rPr>
                <w:lang w:eastAsia="x-none"/>
              </w:rPr>
              <w:tab/>
              <w:t>Sony</w:t>
            </w:r>
          </w:p>
          <w:p w:rsidR="00947CFA" w:rsidRPr="00947CFA" w:rsidRDefault="00947CFA" w:rsidP="00947CFA">
            <w:pPr>
              <w:ind w:left="720"/>
              <w:rPr>
                <w:lang w:eastAsia="x-none"/>
              </w:rPr>
            </w:pPr>
            <w:r w:rsidRPr="001F60D8">
              <w:rPr>
                <w:lang w:eastAsia="x-none"/>
              </w:rPr>
              <w:t>R1-2005616</w:t>
            </w:r>
            <w:r w:rsidRPr="00947CFA">
              <w:rPr>
                <w:lang w:eastAsia="x-none"/>
              </w:rPr>
              <w:tab/>
              <w:t>On TRS/CSI-RS occasion(s) for idle/inactive mode UE power saving</w:t>
            </w:r>
            <w:r w:rsidRPr="00947CFA">
              <w:rPr>
                <w:lang w:eastAsia="x-none"/>
              </w:rPr>
              <w:tab/>
              <w:t>MediaTek Inc.</w:t>
            </w:r>
          </w:p>
          <w:p w:rsidR="00947CFA" w:rsidRPr="00947CFA" w:rsidRDefault="00947CFA" w:rsidP="00947CFA">
            <w:pPr>
              <w:ind w:left="720"/>
              <w:rPr>
                <w:lang w:eastAsia="x-none"/>
              </w:rPr>
            </w:pPr>
            <w:r w:rsidRPr="001F60D8">
              <w:rPr>
                <w:lang w:eastAsia="x-none"/>
              </w:rPr>
              <w:t>R1-2005720</w:t>
            </w:r>
            <w:r w:rsidRPr="00947CFA">
              <w:rPr>
                <w:lang w:eastAsia="x-none"/>
              </w:rPr>
              <w:tab/>
              <w:t>Configuration of TRS/CSI-RS for paging enhancement</w:t>
            </w:r>
            <w:r w:rsidRPr="00947CFA">
              <w:rPr>
                <w:lang w:eastAsia="x-none"/>
              </w:rPr>
              <w:tab/>
              <w:t>CATT</w:t>
            </w:r>
          </w:p>
          <w:p w:rsidR="00947CFA" w:rsidRPr="00947CFA" w:rsidRDefault="00947CFA" w:rsidP="00947CFA">
            <w:pPr>
              <w:ind w:left="720"/>
              <w:rPr>
                <w:lang w:eastAsia="x-none"/>
              </w:rPr>
            </w:pPr>
            <w:r w:rsidRPr="001F60D8">
              <w:rPr>
                <w:lang w:eastAsia="x-none"/>
              </w:rPr>
              <w:t>R1-2005739</w:t>
            </w:r>
            <w:r w:rsidRPr="00947CFA">
              <w:rPr>
                <w:lang w:eastAsia="x-none"/>
              </w:rPr>
              <w:tab/>
              <w:t>Discussion on TRS CSI-RS occasions for idle/inactive UEs</w:t>
            </w:r>
            <w:r w:rsidRPr="00947CFA">
              <w:rPr>
                <w:lang w:eastAsia="x-none"/>
              </w:rPr>
              <w:tab/>
              <w:t>Beijing Xiaomi Software Tech</w:t>
            </w:r>
          </w:p>
          <w:p w:rsidR="00947CFA" w:rsidRPr="00947CFA" w:rsidRDefault="00947CFA" w:rsidP="00947CFA">
            <w:pPr>
              <w:ind w:left="720"/>
              <w:rPr>
                <w:lang w:eastAsia="x-none"/>
              </w:rPr>
            </w:pPr>
            <w:r w:rsidRPr="001F60D8">
              <w:rPr>
                <w:lang w:eastAsia="x-none"/>
              </w:rPr>
              <w:t>R1-2005885</w:t>
            </w:r>
            <w:r w:rsidRPr="00947CFA">
              <w:rPr>
                <w:lang w:eastAsia="x-none"/>
              </w:rPr>
              <w:tab/>
              <w:t>Discussion on TRS/CSI-RS reception during idle/inactive mode</w:t>
            </w:r>
            <w:r w:rsidRPr="00947CFA">
              <w:rPr>
                <w:lang w:eastAsia="x-none"/>
              </w:rPr>
              <w:tab/>
              <w:t>Intel Corporation</w:t>
            </w:r>
          </w:p>
          <w:p w:rsidR="00947CFA" w:rsidRPr="00947CFA" w:rsidRDefault="00947CFA" w:rsidP="00947CFA">
            <w:pPr>
              <w:ind w:left="720"/>
              <w:rPr>
                <w:lang w:eastAsia="x-none"/>
              </w:rPr>
            </w:pPr>
            <w:r w:rsidRPr="001F60D8">
              <w:rPr>
                <w:lang w:eastAsia="x-none"/>
              </w:rPr>
              <w:t>R1-2006042</w:t>
            </w:r>
            <w:r w:rsidRPr="00947CFA">
              <w:rPr>
                <w:lang w:eastAsia="x-none"/>
              </w:rPr>
              <w:tab/>
              <w:t>RS occasion for idle/inactive UEs</w:t>
            </w:r>
            <w:r w:rsidRPr="00947CFA">
              <w:rPr>
                <w:lang w:eastAsia="x-none"/>
              </w:rPr>
              <w:tab/>
              <w:t>OPPO</w:t>
            </w:r>
          </w:p>
          <w:p w:rsidR="00947CFA" w:rsidRPr="00947CFA" w:rsidRDefault="00947CFA" w:rsidP="00947CFA">
            <w:pPr>
              <w:ind w:left="720"/>
              <w:rPr>
                <w:lang w:eastAsia="x-none"/>
              </w:rPr>
            </w:pPr>
            <w:r w:rsidRPr="001F60D8">
              <w:rPr>
                <w:lang w:eastAsia="x-none"/>
              </w:rPr>
              <w:t>R1-2006222</w:t>
            </w:r>
            <w:r w:rsidRPr="00947CFA">
              <w:rPr>
                <w:lang w:eastAsia="x-none"/>
              </w:rPr>
              <w:tab/>
              <w:t>Discussion on potential TRS CSI-RS occasion(s) for idle/inactive UEs</w:t>
            </w:r>
            <w:r w:rsidRPr="00947CFA">
              <w:rPr>
                <w:lang w:eastAsia="x-none"/>
              </w:rPr>
              <w:tab/>
              <w:t>CMCC</w:t>
            </w:r>
          </w:p>
          <w:p w:rsidR="00947CFA" w:rsidRPr="00947CFA" w:rsidRDefault="00947CFA" w:rsidP="00947CFA">
            <w:pPr>
              <w:ind w:left="720"/>
              <w:rPr>
                <w:lang w:eastAsia="x-none"/>
              </w:rPr>
            </w:pPr>
            <w:r w:rsidRPr="001F60D8">
              <w:rPr>
                <w:lang w:eastAsia="x-none"/>
              </w:rPr>
              <w:t>R1-2006269</w:t>
            </w:r>
            <w:r w:rsidRPr="00947CFA">
              <w:rPr>
                <w:lang w:eastAsia="x-none"/>
              </w:rPr>
              <w:tab/>
              <w:t>Consideration on TRS/CSI-RS oc</w:t>
            </w:r>
            <w:r w:rsidR="001F60D8">
              <w:rPr>
                <w:lang w:eastAsia="x-none"/>
              </w:rPr>
              <w:t xml:space="preserve">casion(s) for idle/inactive UEs </w:t>
            </w:r>
            <w:r w:rsidRPr="00947CFA">
              <w:rPr>
                <w:lang w:eastAsia="x-none"/>
              </w:rPr>
              <w:t>Spreadtrum Communications</w:t>
            </w:r>
          </w:p>
          <w:p w:rsidR="00947CFA" w:rsidRPr="00947CFA" w:rsidRDefault="00947CFA" w:rsidP="00947CFA">
            <w:pPr>
              <w:ind w:left="720"/>
              <w:rPr>
                <w:lang w:eastAsia="x-none"/>
              </w:rPr>
            </w:pPr>
            <w:r w:rsidRPr="001F60D8">
              <w:rPr>
                <w:lang w:eastAsia="x-none"/>
              </w:rPr>
              <w:t>R1-2006312</w:t>
            </w:r>
            <w:r w:rsidRPr="00947CFA">
              <w:rPr>
                <w:lang w:eastAsia="x-none"/>
              </w:rPr>
              <w:tab/>
              <w:t>Discussion on TRS/CSI-RS occasion(s) for idle/inactive UEs</w:t>
            </w:r>
            <w:r w:rsidRPr="00947CFA">
              <w:rPr>
                <w:lang w:eastAsia="x-none"/>
              </w:rPr>
              <w:tab/>
              <w:t>LG Electronics</w:t>
            </w:r>
          </w:p>
          <w:p w:rsidR="00947CFA" w:rsidRPr="00947CFA" w:rsidRDefault="00947CFA" w:rsidP="00947CFA">
            <w:pPr>
              <w:ind w:left="720"/>
              <w:rPr>
                <w:lang w:eastAsia="x-none"/>
              </w:rPr>
            </w:pPr>
            <w:r w:rsidRPr="001F60D8">
              <w:rPr>
                <w:lang w:eastAsia="x-none"/>
              </w:rPr>
              <w:t>R1-2006528</w:t>
            </w:r>
            <w:r w:rsidRPr="00947CFA">
              <w:rPr>
                <w:lang w:eastAsia="x-none"/>
              </w:rPr>
              <w:tab/>
              <w:t>Indication of TRS/CSI-RS for idle/inactive-mode UE power saving</w:t>
            </w:r>
            <w:r w:rsidRPr="00947CFA">
              <w:rPr>
                <w:lang w:eastAsia="x-none"/>
              </w:rPr>
              <w:tab/>
              <w:t>Apple</w:t>
            </w:r>
          </w:p>
          <w:p w:rsidR="00947CFA" w:rsidRPr="00947CFA" w:rsidRDefault="00947CFA" w:rsidP="00947CFA">
            <w:pPr>
              <w:ind w:left="720"/>
              <w:rPr>
                <w:lang w:eastAsia="x-none"/>
              </w:rPr>
            </w:pPr>
            <w:r w:rsidRPr="001F60D8">
              <w:rPr>
                <w:lang w:eastAsia="x-none"/>
              </w:rPr>
              <w:t>R1-2006666</w:t>
            </w:r>
            <w:r w:rsidRPr="00947CFA">
              <w:rPr>
                <w:lang w:eastAsia="x-none"/>
              </w:rPr>
              <w:tab/>
              <w:t>Provisioning of potential TRS/CSI-RS occasion(s) for Idle/Inactive UEs</w:t>
            </w:r>
            <w:r w:rsidRPr="00947CFA">
              <w:rPr>
                <w:lang w:eastAsia="x-none"/>
              </w:rPr>
              <w:tab/>
              <w:t>Ericsson</w:t>
            </w:r>
          </w:p>
          <w:p w:rsidR="00947CFA" w:rsidRPr="00947CFA" w:rsidRDefault="00947CFA" w:rsidP="00947CFA">
            <w:pPr>
              <w:ind w:left="720"/>
              <w:rPr>
                <w:lang w:eastAsia="x-none"/>
              </w:rPr>
            </w:pPr>
            <w:r w:rsidRPr="001F60D8">
              <w:rPr>
                <w:lang w:eastAsia="x-none"/>
              </w:rPr>
              <w:t>R1-2006737</w:t>
            </w:r>
            <w:r w:rsidRPr="00947CFA">
              <w:rPr>
                <w:lang w:eastAsia="x-none"/>
              </w:rPr>
              <w:tab/>
              <w:t>Discussion on TRS/CSI-RS occasion for idle/inactive UEs</w:t>
            </w:r>
            <w:r w:rsidRPr="00947CFA">
              <w:rPr>
                <w:lang w:eastAsia="x-none"/>
              </w:rPr>
              <w:tab/>
              <w:t>NTT DOCOMO, INC.</w:t>
            </w:r>
          </w:p>
          <w:p w:rsidR="00947CFA" w:rsidRPr="00947CFA" w:rsidRDefault="00947CFA" w:rsidP="00947CFA">
            <w:pPr>
              <w:ind w:left="720"/>
              <w:rPr>
                <w:lang w:eastAsia="x-none"/>
              </w:rPr>
            </w:pPr>
            <w:r w:rsidRPr="001F60D8">
              <w:rPr>
                <w:lang w:eastAsia="x-none"/>
              </w:rPr>
              <w:t>R1-2006816</w:t>
            </w:r>
            <w:r w:rsidRPr="00947CFA">
              <w:rPr>
                <w:lang w:eastAsia="x-none"/>
              </w:rPr>
              <w:tab/>
              <w:t>TRS/CSI-RS for idle/inactive UE power saving</w:t>
            </w:r>
            <w:r w:rsidRPr="00947CFA">
              <w:rPr>
                <w:lang w:eastAsia="x-none"/>
              </w:rPr>
              <w:tab/>
              <w:t>Qualcomm Incorporated</w:t>
            </w:r>
          </w:p>
          <w:p w:rsidR="00947CFA" w:rsidRPr="00947CFA" w:rsidRDefault="00947CFA" w:rsidP="00947CFA">
            <w:pPr>
              <w:ind w:left="720"/>
              <w:rPr>
                <w:lang w:eastAsia="x-none"/>
              </w:rPr>
            </w:pPr>
            <w:r w:rsidRPr="001F60D8">
              <w:rPr>
                <w:lang w:eastAsia="x-none"/>
              </w:rPr>
              <w:t>R1-2006897</w:t>
            </w:r>
            <w:r w:rsidRPr="00947CFA">
              <w:rPr>
                <w:lang w:eastAsia="x-none"/>
              </w:rPr>
              <w:tab/>
              <w:t>On RS info</w:t>
            </w:r>
            <w:r w:rsidR="001F60D8">
              <w:rPr>
                <w:lang w:eastAsia="x-none"/>
              </w:rPr>
              <w:t>rmation to IDLE/Inactive mode UE</w:t>
            </w:r>
            <w:r w:rsidRPr="00947CFA">
              <w:rPr>
                <w:lang w:eastAsia="x-none"/>
              </w:rPr>
              <w:t>s</w:t>
            </w:r>
            <w:r w:rsidRPr="00947CFA">
              <w:rPr>
                <w:lang w:eastAsia="x-none"/>
              </w:rPr>
              <w:tab/>
              <w:t>Nokia, Nokia Shanghai Bell</w:t>
            </w:r>
          </w:p>
          <w:p w:rsidR="00947CFA" w:rsidRPr="00947CFA" w:rsidRDefault="00947CFA" w:rsidP="00947CFA">
            <w:pPr>
              <w:rPr>
                <w:lang w:eastAsia="x-none"/>
              </w:rPr>
            </w:pPr>
          </w:p>
          <w:p w:rsidR="00947CFA" w:rsidRPr="00947CFA" w:rsidRDefault="00947CFA" w:rsidP="00947CFA">
            <w:pPr>
              <w:pStyle w:val="ListParagraph"/>
              <w:numPr>
                <w:ilvl w:val="0"/>
                <w:numId w:val="35"/>
              </w:numPr>
              <w:ind w:leftChars="0"/>
              <w:rPr>
                <w:rFonts w:ascii="Times New Roman" w:hAnsi="Times New Roman"/>
                <w:b/>
                <w:sz w:val="20"/>
                <w:szCs w:val="20"/>
                <w:lang w:eastAsia="x-none"/>
              </w:rPr>
            </w:pPr>
            <w:r w:rsidRPr="00947CFA">
              <w:rPr>
                <w:rFonts w:ascii="Times New Roman" w:hAnsi="Times New Roman"/>
                <w:b/>
                <w:sz w:val="20"/>
                <w:szCs w:val="20"/>
                <w:lang w:eastAsia="x-none"/>
              </w:rPr>
              <w:t>Potential extension(s) to Rel-16 DCI-based power saving adaptation during DRX Active</w:t>
            </w:r>
            <w:r w:rsidR="001F60D8">
              <w:rPr>
                <w:rFonts w:ascii="Times New Roman" w:hAnsi="Times New Roman"/>
                <w:b/>
                <w:sz w:val="20"/>
                <w:szCs w:val="20"/>
                <w:lang w:eastAsia="x-none"/>
              </w:rPr>
              <w:t xml:space="preserve"> </w:t>
            </w:r>
            <w:r w:rsidRPr="00947CFA">
              <w:rPr>
                <w:rFonts w:ascii="Times New Roman" w:hAnsi="Times New Roman"/>
                <w:b/>
                <w:sz w:val="20"/>
                <w:szCs w:val="20"/>
                <w:lang w:eastAsia="x-none"/>
              </w:rPr>
              <w:t>Time</w:t>
            </w:r>
          </w:p>
          <w:p w:rsidR="00947CFA" w:rsidRPr="00947CFA" w:rsidRDefault="001F60D8" w:rsidP="00947CFA">
            <w:pPr>
              <w:ind w:left="720"/>
              <w:rPr>
                <w:lang w:eastAsia="x-none"/>
              </w:rPr>
            </w:pPr>
            <w:r>
              <w:rPr>
                <w:bCs/>
                <w:lang w:eastAsia="x-none"/>
              </w:rPr>
              <w:br/>
            </w:r>
            <w:r w:rsidR="00947CFA" w:rsidRPr="001F60D8">
              <w:rPr>
                <w:bCs/>
                <w:lang w:eastAsia="x-none"/>
              </w:rPr>
              <w:t>R1-2006738</w:t>
            </w:r>
            <w:r w:rsidR="00947CFA" w:rsidRPr="00947CFA">
              <w:rPr>
                <w:lang w:eastAsia="x-none"/>
              </w:rPr>
              <w:tab/>
              <w:t>Discussion on extension to DCI-based power saving adaptation</w:t>
            </w:r>
            <w:r w:rsidR="00947CFA" w:rsidRPr="00947CFA">
              <w:rPr>
                <w:lang w:eastAsia="x-none"/>
              </w:rPr>
              <w:tab/>
              <w:t>NTT DOCOMO, INC.</w:t>
            </w:r>
          </w:p>
          <w:p w:rsidR="00947CFA" w:rsidRPr="00947CFA" w:rsidRDefault="00947CFA" w:rsidP="00947CFA">
            <w:pPr>
              <w:ind w:left="720"/>
              <w:rPr>
                <w:lang w:eastAsia="x-none"/>
              </w:rPr>
            </w:pPr>
            <w:r w:rsidRPr="001F60D8">
              <w:rPr>
                <w:lang w:eastAsia="x-none"/>
              </w:rPr>
              <w:t>R1-2005264</w:t>
            </w:r>
            <w:r w:rsidRPr="00947CFA">
              <w:rPr>
                <w:lang w:eastAsia="x-none"/>
              </w:rPr>
              <w:tab/>
              <w:t>Extension(s) to Rel-16 DCI-based power savi</w:t>
            </w:r>
            <w:r w:rsidR="001F60D8">
              <w:rPr>
                <w:lang w:eastAsia="x-none"/>
              </w:rPr>
              <w:t xml:space="preserve">ng adaptation for an active BWP Huawei, </w:t>
            </w:r>
            <w:r w:rsidR="001F60D8">
              <w:rPr>
                <w:lang w:eastAsia="x-none"/>
              </w:rPr>
              <w:br/>
              <w:t xml:space="preserve">                               </w:t>
            </w:r>
            <w:r w:rsidRPr="00947CFA">
              <w:rPr>
                <w:lang w:eastAsia="x-none"/>
              </w:rPr>
              <w:t>HiSilicon</w:t>
            </w:r>
          </w:p>
          <w:p w:rsidR="00947CFA" w:rsidRPr="00947CFA" w:rsidRDefault="00947CFA" w:rsidP="00947CFA">
            <w:pPr>
              <w:ind w:left="720"/>
              <w:rPr>
                <w:lang w:eastAsia="x-none"/>
              </w:rPr>
            </w:pPr>
            <w:r w:rsidRPr="001F60D8">
              <w:rPr>
                <w:lang w:eastAsia="x-none"/>
              </w:rPr>
              <w:t>R1-2005391</w:t>
            </w:r>
            <w:r w:rsidRPr="00947CFA">
              <w:rPr>
                <w:lang w:eastAsia="x-none"/>
              </w:rPr>
              <w:tab/>
              <w:t>Discussion on DCI-based power saving adaptation</w:t>
            </w:r>
            <w:r w:rsidRPr="00947CFA">
              <w:rPr>
                <w:lang w:eastAsia="x-none"/>
              </w:rPr>
              <w:tab/>
              <w:t>vivo</w:t>
            </w:r>
          </w:p>
          <w:p w:rsidR="00947CFA" w:rsidRPr="00947CFA" w:rsidRDefault="00947CFA" w:rsidP="00947CFA">
            <w:pPr>
              <w:ind w:left="720"/>
              <w:rPr>
                <w:lang w:eastAsia="x-none"/>
              </w:rPr>
            </w:pPr>
            <w:r w:rsidRPr="001F60D8">
              <w:rPr>
                <w:lang w:eastAsia="x-none"/>
              </w:rPr>
              <w:t>R1-2005523</w:t>
            </w:r>
            <w:r w:rsidRPr="00947CFA">
              <w:rPr>
                <w:lang w:eastAsia="x-none"/>
              </w:rPr>
              <w:tab/>
              <w:t>Extension to Rel-16 DCI-based power saving adaptation during DRX Active Time</w:t>
            </w:r>
            <w:r w:rsidRPr="00947CFA">
              <w:rPr>
                <w:lang w:eastAsia="x-none"/>
              </w:rPr>
              <w:tab/>
              <w:t>ZTE</w:t>
            </w:r>
          </w:p>
          <w:p w:rsidR="00947CFA" w:rsidRPr="00947CFA" w:rsidRDefault="00947CFA" w:rsidP="00947CFA">
            <w:pPr>
              <w:ind w:left="2160" w:hanging="1440"/>
              <w:rPr>
                <w:lang w:eastAsia="x-none"/>
              </w:rPr>
            </w:pPr>
            <w:r w:rsidRPr="001F60D8">
              <w:rPr>
                <w:lang w:eastAsia="x-none"/>
              </w:rPr>
              <w:t>R1-2005617</w:t>
            </w:r>
            <w:r w:rsidR="001F60D8">
              <w:rPr>
                <w:lang w:eastAsia="x-none"/>
              </w:rPr>
              <w:t xml:space="preserve">           </w:t>
            </w:r>
            <w:r w:rsidRPr="00947CFA">
              <w:rPr>
                <w:lang w:eastAsia="x-none"/>
              </w:rPr>
              <w:t>Evaluation methodology and enhancement for connected mo</w:t>
            </w:r>
            <w:r w:rsidR="001F60D8">
              <w:rPr>
                <w:lang w:eastAsia="x-none"/>
              </w:rPr>
              <w:t>de UE power saving</w:t>
            </w:r>
            <w:r w:rsidR="001F60D8">
              <w:rPr>
                <w:lang w:eastAsia="x-none"/>
              </w:rPr>
              <w:tab/>
              <w:t xml:space="preserve">MediaTek </w:t>
            </w:r>
          </w:p>
          <w:p w:rsidR="00947CFA" w:rsidRPr="00947CFA" w:rsidRDefault="00947CFA" w:rsidP="00947CFA">
            <w:pPr>
              <w:ind w:left="720"/>
              <w:rPr>
                <w:lang w:eastAsia="x-none"/>
              </w:rPr>
            </w:pPr>
            <w:r w:rsidRPr="001F60D8">
              <w:rPr>
                <w:lang w:eastAsia="x-none"/>
              </w:rPr>
              <w:t>R1-2005721</w:t>
            </w:r>
            <w:r w:rsidRPr="00947CFA">
              <w:rPr>
                <w:lang w:eastAsia="x-none"/>
              </w:rPr>
              <w:tab/>
              <w:t>PDCCH monitoring adaptation</w:t>
            </w:r>
            <w:r w:rsidRPr="00947CFA">
              <w:rPr>
                <w:lang w:eastAsia="x-none"/>
              </w:rPr>
              <w:tab/>
              <w:t>CATT</w:t>
            </w:r>
          </w:p>
          <w:p w:rsidR="00947CFA" w:rsidRPr="00947CFA" w:rsidRDefault="00947CFA" w:rsidP="00947CFA">
            <w:pPr>
              <w:ind w:left="720"/>
              <w:rPr>
                <w:lang w:eastAsia="x-none"/>
              </w:rPr>
            </w:pPr>
            <w:r w:rsidRPr="001F60D8">
              <w:rPr>
                <w:lang w:eastAsia="x-none"/>
              </w:rPr>
              <w:t>R1-2005886</w:t>
            </w:r>
            <w:r w:rsidRPr="00947CFA">
              <w:rPr>
                <w:lang w:eastAsia="x-none"/>
              </w:rPr>
              <w:tab/>
              <w:t>On PDCCH monitoring reduction techniques during active time</w:t>
            </w:r>
            <w:r w:rsidRPr="00947CFA">
              <w:rPr>
                <w:lang w:eastAsia="x-none"/>
              </w:rPr>
              <w:tab/>
              <w:t>Intel Corporation</w:t>
            </w:r>
          </w:p>
          <w:p w:rsidR="00947CFA" w:rsidRPr="00947CFA" w:rsidRDefault="00947CFA" w:rsidP="00947CFA">
            <w:pPr>
              <w:ind w:left="720"/>
              <w:rPr>
                <w:lang w:eastAsia="x-none"/>
              </w:rPr>
            </w:pPr>
            <w:r w:rsidRPr="001F60D8">
              <w:rPr>
                <w:lang w:eastAsia="x-none"/>
              </w:rPr>
              <w:t>R1-2005936</w:t>
            </w:r>
            <w:r w:rsidRPr="00947CFA">
              <w:rPr>
                <w:lang w:eastAsia="x-none"/>
              </w:rPr>
              <w:tab/>
              <w:t>Potential enhancement to DCI based power saving adaptation</w:t>
            </w:r>
            <w:r w:rsidRPr="00947CFA">
              <w:rPr>
                <w:lang w:eastAsia="x-none"/>
              </w:rPr>
              <w:tab/>
              <w:t>Lenovo, Motorola Mobility</w:t>
            </w:r>
          </w:p>
          <w:p w:rsidR="00947CFA" w:rsidRPr="00947CFA" w:rsidRDefault="00947CFA" w:rsidP="00947CFA">
            <w:pPr>
              <w:ind w:left="720"/>
              <w:rPr>
                <w:lang w:eastAsia="x-none"/>
              </w:rPr>
            </w:pPr>
            <w:r w:rsidRPr="001F60D8">
              <w:rPr>
                <w:lang w:eastAsia="x-none"/>
              </w:rPr>
              <w:t>R1-2006043</w:t>
            </w:r>
            <w:r w:rsidRPr="00947CFA">
              <w:rPr>
                <w:lang w:eastAsia="x-none"/>
              </w:rPr>
              <w:tab/>
              <w:t>DCI-based adaptation for PDCCH</w:t>
            </w:r>
            <w:r w:rsidRPr="00947CFA">
              <w:rPr>
                <w:lang w:eastAsia="x-none"/>
              </w:rPr>
              <w:tab/>
              <w:t>OPPO</w:t>
            </w:r>
          </w:p>
          <w:p w:rsidR="00947CFA" w:rsidRPr="00947CFA" w:rsidRDefault="00947CFA" w:rsidP="00947CFA">
            <w:pPr>
              <w:ind w:left="720"/>
              <w:rPr>
                <w:lang w:eastAsia="x-none"/>
              </w:rPr>
            </w:pPr>
            <w:r w:rsidRPr="001F60D8">
              <w:rPr>
                <w:lang w:eastAsia="x-none"/>
              </w:rPr>
              <w:t>R1-2006159</w:t>
            </w:r>
            <w:r w:rsidRPr="00947CFA">
              <w:rPr>
                <w:lang w:eastAsia="x-none"/>
              </w:rPr>
              <w:tab/>
              <w:t>On enhancements of power saving techniques during DRX active time</w:t>
            </w:r>
            <w:r w:rsidRPr="00947CFA">
              <w:rPr>
                <w:lang w:eastAsia="x-none"/>
              </w:rPr>
              <w:tab/>
              <w:t>Samsung</w:t>
            </w:r>
          </w:p>
          <w:p w:rsidR="00947CFA" w:rsidRPr="00947CFA" w:rsidRDefault="00947CFA" w:rsidP="00947CFA">
            <w:pPr>
              <w:ind w:left="720"/>
              <w:rPr>
                <w:lang w:eastAsia="x-none"/>
              </w:rPr>
            </w:pPr>
            <w:r w:rsidRPr="001F60D8">
              <w:rPr>
                <w:lang w:eastAsia="x-none"/>
              </w:rPr>
              <w:t>R1-2006223</w:t>
            </w:r>
            <w:r w:rsidRPr="00947CFA">
              <w:rPr>
                <w:lang w:eastAsia="x-none"/>
              </w:rPr>
              <w:tab/>
              <w:t>Discussion on PDCCH monitoring reduction during DRX active time</w:t>
            </w:r>
            <w:r w:rsidRPr="00947CFA">
              <w:rPr>
                <w:lang w:eastAsia="x-none"/>
              </w:rPr>
              <w:tab/>
              <w:t>CMCC</w:t>
            </w:r>
          </w:p>
          <w:p w:rsidR="00947CFA" w:rsidRPr="00947CFA" w:rsidRDefault="00947CFA" w:rsidP="00947CFA">
            <w:pPr>
              <w:ind w:left="720"/>
              <w:rPr>
                <w:lang w:eastAsia="x-none"/>
              </w:rPr>
            </w:pPr>
            <w:r w:rsidRPr="001F60D8">
              <w:rPr>
                <w:lang w:eastAsia="x-none"/>
              </w:rPr>
              <w:t>R1-2006271</w:t>
            </w:r>
            <w:r w:rsidRPr="00947CFA">
              <w:rPr>
                <w:lang w:eastAsia="x-none"/>
              </w:rPr>
              <w:tab/>
              <w:t>Discussion on power saving t</w:t>
            </w:r>
            <w:r w:rsidR="001F60D8">
              <w:rPr>
                <w:lang w:eastAsia="x-none"/>
              </w:rPr>
              <w:t xml:space="preserve">echniques for connected-mode UE  </w:t>
            </w:r>
            <w:r w:rsidRPr="00947CFA">
              <w:rPr>
                <w:lang w:eastAsia="x-none"/>
              </w:rPr>
              <w:t>Spreadtrum Communications</w:t>
            </w:r>
          </w:p>
          <w:p w:rsidR="00947CFA" w:rsidRPr="00947CFA" w:rsidRDefault="00947CFA" w:rsidP="00947CFA">
            <w:pPr>
              <w:ind w:left="720"/>
              <w:rPr>
                <w:lang w:eastAsia="x-none"/>
              </w:rPr>
            </w:pPr>
            <w:r w:rsidRPr="001F60D8">
              <w:rPr>
                <w:lang w:eastAsia="x-none"/>
              </w:rPr>
              <w:t>R1-2006313</w:t>
            </w:r>
            <w:r w:rsidRPr="00947CFA">
              <w:rPr>
                <w:lang w:eastAsia="x-none"/>
              </w:rPr>
              <w:tab/>
              <w:t>Discussion on DCI-based power saving adaptation during DRX Active</w:t>
            </w:r>
            <w:r w:rsidR="001F60D8">
              <w:rPr>
                <w:lang w:eastAsia="x-none"/>
              </w:rPr>
              <w:t xml:space="preserve"> </w:t>
            </w:r>
            <w:r w:rsidRPr="00947CFA">
              <w:rPr>
                <w:lang w:eastAsia="x-none"/>
              </w:rPr>
              <w:t>Time</w:t>
            </w:r>
            <w:r w:rsidRPr="00947CFA">
              <w:rPr>
                <w:lang w:eastAsia="x-none"/>
              </w:rPr>
              <w:tab/>
              <w:t>LG Electronics</w:t>
            </w:r>
          </w:p>
          <w:p w:rsidR="00947CFA" w:rsidRPr="00947CFA" w:rsidRDefault="00947CFA" w:rsidP="00947CFA">
            <w:pPr>
              <w:ind w:left="720"/>
              <w:rPr>
                <w:lang w:eastAsia="x-none"/>
              </w:rPr>
            </w:pPr>
            <w:r w:rsidRPr="001F60D8">
              <w:rPr>
                <w:lang w:eastAsia="x-none"/>
              </w:rPr>
              <w:t>R1-2006387</w:t>
            </w:r>
            <w:r w:rsidRPr="00947CFA">
              <w:rPr>
                <w:lang w:eastAsia="x-none"/>
              </w:rPr>
              <w:tab/>
              <w:t>Potential extension(s) to Rel-16 DCI-based power saving adaptation during DRX Active</w:t>
            </w:r>
            <w:r w:rsidR="001F60D8">
              <w:rPr>
                <w:lang w:eastAsia="x-none"/>
              </w:rPr>
              <w:t xml:space="preserve"> </w:t>
            </w:r>
            <w:r w:rsidRPr="00947CFA">
              <w:rPr>
                <w:lang w:eastAsia="x-none"/>
              </w:rPr>
              <w:t>Time</w:t>
            </w:r>
            <w:r w:rsidRPr="00947CFA">
              <w:rPr>
                <w:lang w:eastAsia="x-none"/>
              </w:rPr>
              <w:tab/>
            </w:r>
            <w:r w:rsidRPr="00947CFA">
              <w:rPr>
                <w:lang w:eastAsia="x-none"/>
              </w:rPr>
              <w:tab/>
            </w:r>
            <w:r w:rsidRPr="00947CFA">
              <w:rPr>
                <w:lang w:eastAsia="x-none"/>
              </w:rPr>
              <w:tab/>
              <w:t>Panasonic</w:t>
            </w:r>
          </w:p>
          <w:p w:rsidR="00947CFA" w:rsidRPr="00947CFA" w:rsidRDefault="00947CFA" w:rsidP="00947CFA">
            <w:pPr>
              <w:ind w:left="720"/>
              <w:rPr>
                <w:lang w:eastAsia="x-none"/>
              </w:rPr>
            </w:pPr>
            <w:r w:rsidRPr="001F60D8">
              <w:rPr>
                <w:lang w:eastAsia="x-none"/>
              </w:rPr>
              <w:t>R1-2006529</w:t>
            </w:r>
            <w:r w:rsidRPr="00947CFA">
              <w:rPr>
                <w:lang w:eastAsia="x-none"/>
              </w:rPr>
              <w:tab/>
              <w:t>PDCCH based power saving enhancements for connected-mode U</w:t>
            </w:r>
            <w:r w:rsidR="001F60D8">
              <w:rPr>
                <w:lang w:eastAsia="x-none"/>
              </w:rPr>
              <w:t>E</w:t>
            </w:r>
            <w:r w:rsidRPr="00947CFA">
              <w:rPr>
                <w:lang w:eastAsia="x-none"/>
              </w:rPr>
              <w:t>s</w:t>
            </w:r>
            <w:r w:rsidRPr="00947CFA">
              <w:rPr>
                <w:lang w:eastAsia="x-none"/>
              </w:rPr>
              <w:tab/>
              <w:t>Apple</w:t>
            </w:r>
          </w:p>
          <w:p w:rsidR="00947CFA" w:rsidRPr="00947CFA" w:rsidRDefault="00947CFA" w:rsidP="00947CFA">
            <w:pPr>
              <w:ind w:left="720"/>
              <w:rPr>
                <w:lang w:eastAsia="x-none"/>
              </w:rPr>
            </w:pPr>
            <w:r w:rsidRPr="001F60D8">
              <w:rPr>
                <w:lang w:eastAsia="x-none"/>
              </w:rPr>
              <w:t>R1-2006548</w:t>
            </w:r>
            <w:r w:rsidRPr="00947CFA">
              <w:rPr>
                <w:lang w:eastAsia="x-none"/>
              </w:rPr>
              <w:tab/>
              <w:t>PDCCH-based power saving signal design considerations</w:t>
            </w:r>
            <w:r w:rsidRPr="00947CFA">
              <w:rPr>
                <w:lang w:eastAsia="x-none"/>
              </w:rPr>
              <w:tab/>
              <w:t>InterDigital, Inc.</w:t>
            </w:r>
          </w:p>
          <w:p w:rsidR="00947CFA" w:rsidRPr="00947CFA" w:rsidRDefault="00947CFA" w:rsidP="00947CFA">
            <w:pPr>
              <w:ind w:left="720"/>
              <w:rPr>
                <w:lang w:eastAsia="x-none"/>
              </w:rPr>
            </w:pPr>
            <w:r w:rsidRPr="001F60D8">
              <w:rPr>
                <w:lang w:eastAsia="x-none"/>
              </w:rPr>
              <w:t>R1-2006668</w:t>
            </w:r>
            <w:r w:rsidRPr="00947CFA">
              <w:rPr>
                <w:lang w:eastAsia="x-none"/>
              </w:rPr>
              <w:tab/>
              <w:t>Discussion on potential enhancements for power savings during active time</w:t>
            </w:r>
            <w:r w:rsidRPr="00947CFA">
              <w:rPr>
                <w:lang w:eastAsia="x-none"/>
              </w:rPr>
              <w:tab/>
              <w:t>Ericsson</w:t>
            </w:r>
          </w:p>
          <w:p w:rsidR="00947CFA" w:rsidRPr="00947CFA" w:rsidRDefault="00947CFA" w:rsidP="00947CFA">
            <w:pPr>
              <w:ind w:left="720"/>
              <w:rPr>
                <w:lang w:eastAsia="x-none"/>
              </w:rPr>
            </w:pPr>
            <w:r w:rsidRPr="001F60D8">
              <w:rPr>
                <w:lang w:eastAsia="x-none"/>
              </w:rPr>
              <w:t>R1-2006755</w:t>
            </w:r>
            <w:r w:rsidRPr="00947CFA">
              <w:rPr>
                <w:lang w:eastAsia="x-none"/>
              </w:rPr>
              <w:tab/>
              <w:t>Power saving adaptation during Active Time</w:t>
            </w:r>
            <w:r w:rsidRPr="00947CFA">
              <w:rPr>
                <w:lang w:eastAsia="x-none"/>
              </w:rPr>
              <w:tab/>
              <w:t>ASUSTEK COMPUTER (SHANGHAI)</w:t>
            </w:r>
          </w:p>
          <w:p w:rsidR="00947CFA" w:rsidRPr="00947CFA" w:rsidRDefault="00947CFA" w:rsidP="00947CFA">
            <w:pPr>
              <w:ind w:left="720"/>
              <w:rPr>
                <w:lang w:eastAsia="x-none"/>
              </w:rPr>
            </w:pPr>
            <w:r w:rsidRPr="001F60D8">
              <w:rPr>
                <w:lang w:eastAsia="x-none"/>
              </w:rPr>
              <w:t>R1-2006817</w:t>
            </w:r>
            <w:r w:rsidRPr="00947CFA">
              <w:rPr>
                <w:lang w:eastAsia="x-none"/>
              </w:rPr>
              <w:tab/>
              <w:t>DCI-based power saving adaptation during DRX Active</w:t>
            </w:r>
            <w:r w:rsidR="001F60D8">
              <w:rPr>
                <w:lang w:eastAsia="x-none"/>
              </w:rPr>
              <w:t xml:space="preserve"> </w:t>
            </w:r>
            <w:r w:rsidRPr="00947CFA">
              <w:rPr>
                <w:lang w:eastAsia="x-none"/>
              </w:rPr>
              <w:t>Time</w:t>
            </w:r>
            <w:r w:rsidRPr="00947CFA">
              <w:rPr>
                <w:lang w:eastAsia="x-none"/>
              </w:rPr>
              <w:tab/>
              <w:t>Qualcomm Incorporated</w:t>
            </w:r>
          </w:p>
          <w:p w:rsidR="00947CFA" w:rsidRPr="00947CFA" w:rsidRDefault="00947CFA" w:rsidP="00947CFA">
            <w:pPr>
              <w:ind w:left="720"/>
              <w:rPr>
                <w:lang w:eastAsia="x-none"/>
              </w:rPr>
            </w:pPr>
            <w:r w:rsidRPr="001F60D8">
              <w:rPr>
                <w:lang w:eastAsia="x-none"/>
              </w:rPr>
              <w:t>R1-2006898</w:t>
            </w:r>
            <w:r w:rsidRPr="00947CFA">
              <w:rPr>
                <w:lang w:eastAsia="x-none"/>
              </w:rPr>
              <w:tab/>
              <w:t>UE power saving enhancements for Active Time</w:t>
            </w:r>
            <w:r w:rsidRPr="00947CFA">
              <w:rPr>
                <w:lang w:eastAsia="x-none"/>
              </w:rPr>
              <w:tab/>
              <w:t>Nokia, Nokia Shanghai Bell</w:t>
            </w:r>
          </w:p>
          <w:p w:rsidR="00947CFA" w:rsidRDefault="00947CFA" w:rsidP="00947CFA">
            <w:pPr>
              <w:ind w:left="720"/>
              <w:rPr>
                <w:lang w:eastAsia="x-none"/>
              </w:rPr>
            </w:pPr>
            <w:r w:rsidRPr="001F60D8">
              <w:rPr>
                <w:lang w:eastAsia="x-none"/>
              </w:rPr>
              <w:t>R1-2006946</w:t>
            </w:r>
            <w:r w:rsidRPr="00947CFA">
              <w:rPr>
                <w:lang w:eastAsia="x-none"/>
              </w:rPr>
              <w:tab/>
              <w:t>Power saving enhancements for connected mode UEs</w:t>
            </w:r>
            <w:r w:rsidRPr="00947CFA">
              <w:rPr>
                <w:lang w:eastAsia="x-none"/>
              </w:rPr>
              <w:tab/>
              <w:t>Sony</w:t>
            </w:r>
          </w:p>
          <w:p w:rsidR="001F60D8" w:rsidRDefault="001F60D8" w:rsidP="00947CFA">
            <w:pPr>
              <w:ind w:left="720"/>
              <w:rPr>
                <w:lang w:eastAsia="x-none"/>
              </w:rPr>
            </w:pPr>
          </w:p>
          <w:p w:rsidR="001F60D8" w:rsidRPr="001F60D8" w:rsidRDefault="001F60D8" w:rsidP="001F60D8">
            <w:pPr>
              <w:pStyle w:val="ListParagraph"/>
              <w:numPr>
                <w:ilvl w:val="0"/>
                <w:numId w:val="35"/>
              </w:numPr>
              <w:ind w:leftChars="0"/>
              <w:rPr>
                <w:rFonts w:ascii="Times New Roman" w:hAnsi="Times New Roman"/>
                <w:b/>
                <w:sz w:val="20"/>
                <w:szCs w:val="20"/>
                <w:lang w:eastAsia="x-none"/>
              </w:rPr>
            </w:pPr>
            <w:r w:rsidRPr="001F60D8">
              <w:rPr>
                <w:rFonts w:ascii="Times New Roman" w:hAnsi="Times New Roman"/>
                <w:b/>
                <w:sz w:val="20"/>
                <w:szCs w:val="20"/>
                <w:lang w:eastAsia="x-none"/>
              </w:rPr>
              <w:t>Others</w:t>
            </w:r>
          </w:p>
          <w:p w:rsidR="00947CFA" w:rsidRPr="00947CFA" w:rsidRDefault="001F60D8" w:rsidP="00947CFA">
            <w:pPr>
              <w:ind w:left="720"/>
              <w:rPr>
                <w:lang w:eastAsia="x-none"/>
              </w:rPr>
            </w:pPr>
            <w:r>
              <w:rPr>
                <w:lang w:eastAsia="x-none"/>
              </w:rPr>
              <w:br/>
            </w:r>
            <w:r w:rsidR="00947CFA" w:rsidRPr="001F60D8">
              <w:rPr>
                <w:lang w:eastAsia="x-none"/>
              </w:rPr>
              <w:t>R1-2005392</w:t>
            </w:r>
            <w:r w:rsidR="00947CFA" w:rsidRPr="001F60D8">
              <w:rPr>
                <w:lang w:eastAsia="x-none"/>
              </w:rPr>
              <w:tab/>
              <w:t>Discussion</w:t>
            </w:r>
            <w:r w:rsidR="00947CFA" w:rsidRPr="00947CFA">
              <w:rPr>
                <w:lang w:eastAsia="x-none"/>
              </w:rPr>
              <w:t xml:space="preserve"> on RLM/BFD relaxation</w:t>
            </w:r>
            <w:r w:rsidR="00947CFA" w:rsidRPr="00947CFA">
              <w:rPr>
                <w:lang w:eastAsia="x-none"/>
              </w:rPr>
              <w:tab/>
              <w:t>vivo</w:t>
            </w:r>
          </w:p>
          <w:p w:rsidR="00947CFA" w:rsidRPr="00947CFA" w:rsidRDefault="00947CFA" w:rsidP="00947CFA">
            <w:pPr>
              <w:ind w:left="720"/>
              <w:rPr>
                <w:lang w:eastAsia="x-none"/>
              </w:rPr>
            </w:pPr>
            <w:r w:rsidRPr="001F60D8">
              <w:rPr>
                <w:lang w:eastAsia="x-none"/>
              </w:rPr>
              <w:t>R1-2005524</w:t>
            </w:r>
            <w:r w:rsidRPr="00947CFA">
              <w:rPr>
                <w:lang w:eastAsia="x-none"/>
              </w:rPr>
              <w:tab/>
              <w:t>Further discussion on potential power saving schemes for RRC connected UEs</w:t>
            </w:r>
            <w:r w:rsidRPr="00947CFA">
              <w:rPr>
                <w:lang w:eastAsia="x-none"/>
              </w:rPr>
              <w:tab/>
              <w:t>ZTE</w:t>
            </w:r>
          </w:p>
          <w:p w:rsidR="00947CFA" w:rsidRPr="00947CFA" w:rsidRDefault="00947CFA" w:rsidP="00947CFA">
            <w:pPr>
              <w:ind w:left="720"/>
              <w:rPr>
                <w:lang w:eastAsia="x-none"/>
              </w:rPr>
            </w:pPr>
            <w:r w:rsidRPr="001F60D8">
              <w:rPr>
                <w:lang w:eastAsia="x-none"/>
              </w:rPr>
              <w:t>R1-2006044</w:t>
            </w:r>
            <w:r w:rsidRPr="00947CFA">
              <w:rPr>
                <w:lang w:eastAsia="x-none"/>
              </w:rPr>
              <w:tab/>
              <w:t>Discussion on RLM Relaxation</w:t>
            </w:r>
            <w:r w:rsidRPr="00947CFA">
              <w:rPr>
                <w:lang w:eastAsia="x-none"/>
              </w:rPr>
              <w:tab/>
              <w:t>OPPO</w:t>
            </w:r>
          </w:p>
          <w:p w:rsidR="00947CFA" w:rsidRPr="00947CFA" w:rsidRDefault="00947CFA" w:rsidP="00947CFA">
            <w:pPr>
              <w:ind w:left="720"/>
              <w:rPr>
                <w:lang w:eastAsia="x-none"/>
              </w:rPr>
            </w:pPr>
            <w:r w:rsidRPr="001F60D8">
              <w:rPr>
                <w:lang w:eastAsia="x-none"/>
              </w:rPr>
              <w:t>R1-2006404</w:t>
            </w:r>
            <w:r w:rsidRPr="00947CFA">
              <w:rPr>
                <w:lang w:eastAsia="x-none"/>
              </w:rPr>
              <w:tab/>
              <w:t>Other considerations on power saving in Rel-17</w:t>
            </w:r>
            <w:r w:rsidRPr="00947CFA">
              <w:rPr>
                <w:lang w:eastAsia="x-none"/>
              </w:rPr>
              <w:tab/>
              <w:t>Huawei, HiSilicon</w:t>
            </w:r>
          </w:p>
          <w:p w:rsidR="00947CFA" w:rsidRDefault="00947CFA" w:rsidP="00947CFA">
            <w:pPr>
              <w:ind w:left="720"/>
              <w:rPr>
                <w:lang w:eastAsia="x-none"/>
              </w:rPr>
            </w:pPr>
            <w:r w:rsidRPr="001F60D8">
              <w:rPr>
                <w:lang w:eastAsia="x-none"/>
              </w:rPr>
              <w:t>R1-2006669</w:t>
            </w:r>
            <w:r w:rsidRPr="00947CFA">
              <w:rPr>
                <w:lang w:eastAsia="x-none"/>
              </w:rPr>
              <w:tab/>
              <w:t>Evaluation of UE power saving schemes</w:t>
            </w:r>
            <w:r w:rsidRPr="00947CFA">
              <w:rPr>
                <w:lang w:eastAsia="x-none"/>
              </w:rPr>
              <w:tab/>
              <w:t>Ericsson</w:t>
            </w:r>
          </w:p>
          <w:p w:rsidR="00BC580E" w:rsidRPr="00947CFA" w:rsidRDefault="00BC580E" w:rsidP="00947CFA">
            <w:pPr>
              <w:ind w:left="720"/>
              <w:rPr>
                <w:lang w:eastAsia="x-none"/>
              </w:rPr>
            </w:pPr>
          </w:p>
        </w:tc>
      </w:tr>
      <w:tr w:rsidR="00947CFA" w:rsidTr="00947CFA">
        <w:tc>
          <w:tcPr>
            <w:tcW w:w="10194" w:type="dxa"/>
          </w:tcPr>
          <w:p w:rsidR="00947CFA" w:rsidRPr="00BC580E" w:rsidRDefault="00BC580E" w:rsidP="00947CFA">
            <w:pPr>
              <w:pStyle w:val="NO"/>
              <w:ind w:left="0" w:firstLine="0"/>
              <w:rPr>
                <w:b/>
                <w:iCs/>
                <w:sz w:val="24"/>
              </w:rPr>
            </w:pPr>
            <w:r w:rsidRPr="00BC580E">
              <w:rPr>
                <w:b/>
                <w:iCs/>
                <w:sz w:val="24"/>
              </w:rPr>
              <w:t>Contributions are submitted to RAN2 #111-e:</w:t>
            </w:r>
          </w:p>
          <w:p w:rsidR="00BC580E" w:rsidRPr="00BC580E" w:rsidRDefault="00BC580E" w:rsidP="00BC580E">
            <w:pPr>
              <w:pStyle w:val="Heading3"/>
              <w:numPr>
                <w:ilvl w:val="0"/>
                <w:numId w:val="35"/>
              </w:numPr>
              <w:rPr>
                <w:rFonts w:ascii="Times New Roman" w:hAnsi="Times New Roman"/>
                <w:b/>
                <w:sz w:val="20"/>
              </w:rPr>
            </w:pPr>
            <w:r w:rsidRPr="00BC580E">
              <w:rPr>
                <w:rFonts w:ascii="Times New Roman" w:hAnsi="Times New Roman"/>
                <w:b/>
                <w:sz w:val="20"/>
              </w:rPr>
              <w:t>Organizational, Scope and Requirements</w:t>
            </w:r>
            <w:r>
              <w:rPr>
                <w:rFonts w:ascii="Times New Roman" w:hAnsi="Times New Roman"/>
                <w:b/>
                <w:sz w:val="20"/>
              </w:rPr>
              <w:t>:</w:t>
            </w:r>
          </w:p>
          <w:p w:rsidR="00BC580E" w:rsidRPr="001F60D8" w:rsidRDefault="00BC580E" w:rsidP="001F60D8">
            <w:pPr>
              <w:ind w:left="720"/>
            </w:pPr>
            <w:r w:rsidRPr="001F60D8">
              <w:t>R2-2007189</w:t>
            </w:r>
            <w:r w:rsidRPr="001F60D8">
              <w:tab/>
              <w:t>RAN2 Work Plan for UE Power Saving Enhancements WI</w:t>
            </w:r>
            <w:r w:rsidRPr="001F60D8">
              <w:tab/>
              <w:t>MediaTek Inc.</w:t>
            </w:r>
          </w:p>
          <w:p w:rsidR="00BC580E" w:rsidRPr="001F60D8" w:rsidRDefault="00BC580E" w:rsidP="001F60D8">
            <w:pPr>
              <w:ind w:left="720"/>
            </w:pPr>
            <w:r w:rsidRPr="001F60D8">
              <w:t>R2-2007440</w:t>
            </w:r>
            <w:r w:rsidRPr="001F60D8">
              <w:tab/>
              <w:t>Discussion on RAN2 scope for UE Power Saving</w:t>
            </w:r>
            <w:r w:rsidRPr="001F60D8">
              <w:tab/>
              <w:t>Huawei, HiSilicon</w:t>
            </w:r>
            <w:r w:rsidRPr="001F60D8">
              <w:tab/>
            </w:r>
          </w:p>
          <w:p w:rsidR="00BC580E" w:rsidRPr="001F60D8" w:rsidRDefault="00BC580E" w:rsidP="001F60D8">
            <w:pPr>
              <w:ind w:left="720"/>
            </w:pPr>
            <w:r w:rsidRPr="001F60D8">
              <w:t>R2-2006730</w:t>
            </w:r>
            <w:r w:rsidRPr="001F60D8">
              <w:tab/>
              <w:t>Views on Rel-17 NR UE power saving</w:t>
            </w:r>
            <w:r w:rsidRPr="001F60D8">
              <w:tab/>
              <w:t>Xiaomi Communications</w:t>
            </w:r>
            <w:r w:rsidRPr="001F60D8">
              <w:tab/>
            </w:r>
          </w:p>
          <w:p w:rsidR="00BC580E" w:rsidRPr="001F60D8" w:rsidRDefault="00BC580E" w:rsidP="001F60D8">
            <w:pPr>
              <w:ind w:left="720"/>
            </w:pPr>
            <w:r w:rsidRPr="001F60D8">
              <w:t>R2-2006789</w:t>
            </w:r>
            <w:r w:rsidRPr="001F60D8">
              <w:tab/>
              <w:t>Discussion on use cases of UE power saving enhancements</w:t>
            </w:r>
            <w:r w:rsidRPr="001F60D8">
              <w:tab/>
              <w:t>OPPO</w:t>
            </w:r>
            <w:r w:rsidRPr="001F60D8">
              <w:tab/>
            </w:r>
          </w:p>
          <w:p w:rsidR="00BC580E" w:rsidRPr="001F60D8" w:rsidRDefault="00BC580E" w:rsidP="001F60D8">
            <w:pPr>
              <w:ind w:left="720"/>
            </w:pPr>
            <w:r w:rsidRPr="001F60D8">
              <w:t>R2-2007326</w:t>
            </w:r>
            <w:r w:rsidRPr="001F60D8">
              <w:tab/>
              <w:t>Discussion on RAN2 scope in Power saving</w:t>
            </w:r>
            <w:r w:rsidRPr="001F60D8">
              <w:tab/>
              <w:t>LG Electronics.</w:t>
            </w:r>
          </w:p>
          <w:p w:rsidR="00BC580E" w:rsidRPr="001F60D8" w:rsidRDefault="00BC580E" w:rsidP="001F60D8">
            <w:pPr>
              <w:ind w:left="720"/>
            </w:pPr>
            <w:r w:rsidRPr="001F60D8">
              <w:t>R2-2007436</w:t>
            </w:r>
            <w:r w:rsidRPr="001F60D8">
              <w:tab/>
              <w:t>Initial consideration on RAN2’s work on UE power saving</w:t>
            </w:r>
            <w:r w:rsidRPr="001F60D8">
              <w:tab/>
              <w:t>CMCC</w:t>
            </w:r>
          </w:p>
          <w:p w:rsidR="00BC580E" w:rsidRPr="00BC580E" w:rsidRDefault="00BC580E" w:rsidP="00BC580E">
            <w:pPr>
              <w:pStyle w:val="Doc-text2"/>
            </w:pPr>
          </w:p>
          <w:p w:rsidR="00BC580E" w:rsidRPr="00BC580E" w:rsidRDefault="00BC580E" w:rsidP="00BC580E">
            <w:pPr>
              <w:pStyle w:val="Heading3"/>
              <w:numPr>
                <w:ilvl w:val="0"/>
                <w:numId w:val="35"/>
              </w:numPr>
              <w:rPr>
                <w:rFonts w:ascii="Times New Roman" w:hAnsi="Times New Roman"/>
                <w:b/>
                <w:sz w:val="20"/>
              </w:rPr>
            </w:pPr>
            <w:r w:rsidRPr="00BC580E">
              <w:rPr>
                <w:rFonts w:ascii="Times New Roman" w:hAnsi="Times New Roman"/>
                <w:b/>
                <w:sz w:val="20"/>
              </w:rPr>
              <w:t>Idle/inactive-mode UE power saving</w:t>
            </w:r>
            <w:r>
              <w:rPr>
                <w:rFonts w:ascii="Times New Roman" w:hAnsi="Times New Roman"/>
                <w:b/>
                <w:sz w:val="20"/>
              </w:rPr>
              <w:t>:</w:t>
            </w:r>
          </w:p>
          <w:p w:rsidR="00BC580E" w:rsidRPr="00BC580E" w:rsidRDefault="00BC580E" w:rsidP="00BC580E">
            <w:pPr>
              <w:pStyle w:val="BoldComments"/>
              <w:numPr>
                <w:ilvl w:val="1"/>
                <w:numId w:val="35"/>
              </w:numPr>
              <w:rPr>
                <w:rFonts w:ascii="Times New Roman" w:hAnsi="Times New Roman"/>
                <w:szCs w:val="20"/>
              </w:rPr>
            </w:pPr>
            <w:r w:rsidRPr="00BC580E">
              <w:rPr>
                <w:rFonts w:ascii="Times New Roman" w:hAnsi="Times New Roman"/>
                <w:szCs w:val="20"/>
              </w:rPr>
              <w:t>General</w:t>
            </w:r>
          </w:p>
          <w:p w:rsidR="00BC580E" w:rsidRPr="001F60D8" w:rsidRDefault="00BC580E" w:rsidP="001F60D8">
            <w:pPr>
              <w:ind w:left="1440"/>
            </w:pPr>
            <w:r w:rsidRPr="001F60D8">
              <w:t>R2-2007190</w:t>
            </w:r>
            <w:r w:rsidRPr="001F60D8">
              <w:tab/>
              <w:t>Paging Enhancements for UE Power Saving in NR</w:t>
            </w:r>
            <w:r w:rsidRPr="001F60D8">
              <w:tab/>
              <w:t>MediaTek Inc.</w:t>
            </w:r>
          </w:p>
          <w:p w:rsidR="00BC580E" w:rsidRPr="001F60D8" w:rsidRDefault="00BC580E" w:rsidP="001F60D8">
            <w:pPr>
              <w:ind w:left="1440"/>
            </w:pPr>
            <w:r w:rsidRPr="001F60D8">
              <w:t>R2-2006775</w:t>
            </w:r>
            <w:r w:rsidRPr="001F60D8">
              <w:tab/>
              <w:t>Power Consumption by RRC IDLE_INACTIVE UE</w:t>
            </w:r>
            <w:r w:rsidRPr="001F60D8">
              <w:tab/>
              <w:t>Samsung Electronics Co., Ltd</w:t>
            </w:r>
          </w:p>
          <w:p w:rsidR="00BC580E" w:rsidRPr="001F60D8" w:rsidRDefault="00BC580E" w:rsidP="001F60D8">
            <w:pPr>
              <w:ind w:left="1440"/>
            </w:pPr>
            <w:r w:rsidRPr="001F60D8">
              <w:t>R2-2006790</w:t>
            </w:r>
            <w:r w:rsidRPr="001F60D8">
              <w:tab/>
              <w:t>Paging enhancement for power saving</w:t>
            </w:r>
            <w:r w:rsidRPr="001F60D8">
              <w:tab/>
              <w:t>OPPO</w:t>
            </w:r>
            <w:r w:rsidRPr="001F60D8">
              <w:tab/>
            </w:r>
          </w:p>
          <w:p w:rsidR="00BC580E" w:rsidRPr="001F60D8" w:rsidRDefault="00BC580E" w:rsidP="001F60D8">
            <w:pPr>
              <w:ind w:left="1440"/>
            </w:pPr>
            <w:r w:rsidRPr="001F60D8">
              <w:t>R2-2006608</w:t>
            </w:r>
            <w:r w:rsidRPr="001F60D8">
              <w:tab/>
              <w:t>Power saving enhancements for paging reception</w:t>
            </w:r>
            <w:r w:rsidRPr="001F60D8">
              <w:tab/>
              <w:t xml:space="preserve"> Qualcomm Inc</w:t>
            </w:r>
          </w:p>
          <w:p w:rsidR="00BC580E" w:rsidRPr="001F60D8" w:rsidRDefault="00BC580E" w:rsidP="001F60D8">
            <w:pPr>
              <w:ind w:left="1440"/>
            </w:pPr>
            <w:r w:rsidRPr="001F60D8">
              <w:t>R2-2006729</w:t>
            </w:r>
            <w:r w:rsidRPr="001F60D8">
              <w:tab/>
              <w:t>Discussion on UE Power saving for RRC-IDLE and RRC-INACTIVE State</w:t>
            </w:r>
            <w:r w:rsidRPr="001F60D8">
              <w:tab/>
              <w:t xml:space="preserve">Xiaomi </w:t>
            </w:r>
            <w:r w:rsidR="001F60D8">
              <w:br/>
              <w:t xml:space="preserve">                            </w:t>
            </w:r>
            <w:r w:rsidRPr="001F60D8">
              <w:t>Communications</w:t>
            </w:r>
          </w:p>
          <w:p w:rsidR="00BC580E" w:rsidRPr="001F60D8" w:rsidRDefault="00BC580E" w:rsidP="001F60D8">
            <w:pPr>
              <w:ind w:left="1440"/>
            </w:pPr>
            <w:r w:rsidRPr="001F60D8">
              <w:t>R2-2007182</w:t>
            </w:r>
            <w:r w:rsidRPr="001F60D8">
              <w:tab/>
              <w:t>Discussion on reduction unnecessary UE paging receptions</w:t>
            </w:r>
            <w:r w:rsidRPr="001F60D8">
              <w:tab/>
              <w:t>Sony</w:t>
            </w:r>
          </w:p>
          <w:p w:rsidR="00BC580E" w:rsidRPr="001F60D8" w:rsidRDefault="00BC580E" w:rsidP="001F60D8">
            <w:pPr>
              <w:ind w:left="1440"/>
            </w:pPr>
            <w:r w:rsidRPr="001F60D8">
              <w:t>R2-2007115</w:t>
            </w:r>
            <w:r w:rsidRPr="001F60D8">
              <w:tab/>
              <w:t>False Paging Mitigation</w:t>
            </w:r>
            <w:r w:rsidRPr="001F60D8">
              <w:tab/>
              <w:t>Apple</w:t>
            </w:r>
          </w:p>
          <w:p w:rsidR="00BC580E" w:rsidRPr="001F60D8" w:rsidRDefault="00BC580E" w:rsidP="001F60D8">
            <w:pPr>
              <w:ind w:left="1440"/>
            </w:pPr>
            <w:r w:rsidRPr="001F60D8">
              <w:t>R2-2006690</w:t>
            </w:r>
            <w:r w:rsidRPr="001F60D8">
              <w:tab/>
              <w:t>Paging enhancement in idle inactive mode for power saving</w:t>
            </w:r>
            <w:r w:rsidRPr="001F60D8">
              <w:tab/>
              <w:t>vivo</w:t>
            </w:r>
          </w:p>
          <w:p w:rsidR="00BC580E" w:rsidRPr="001F60D8" w:rsidRDefault="00BC580E" w:rsidP="001F60D8">
            <w:pPr>
              <w:ind w:left="1440"/>
            </w:pPr>
            <w:r w:rsidRPr="001F60D8">
              <w:t>R2-2006654</w:t>
            </w:r>
            <w:r w:rsidRPr="001F60D8">
              <w:tab/>
              <w:t>UE power saving for paging procedures</w:t>
            </w:r>
            <w:r w:rsidRPr="001F60D8">
              <w:tab/>
              <w:t>ETRI</w:t>
            </w:r>
          </w:p>
          <w:p w:rsidR="00BC580E" w:rsidRPr="001F60D8" w:rsidRDefault="00BC580E" w:rsidP="001F60D8">
            <w:pPr>
              <w:ind w:left="1440"/>
            </w:pPr>
            <w:r w:rsidRPr="001F60D8">
              <w:t>R2-2006689</w:t>
            </w:r>
            <w:r w:rsidRPr="001F60D8">
              <w:tab/>
              <w:t>Coordination between RAN1 and RAN2 for paging enhancement</w:t>
            </w:r>
            <w:r w:rsidRPr="001F60D8">
              <w:tab/>
              <w:t>vivo</w:t>
            </w:r>
          </w:p>
          <w:p w:rsidR="00BC580E" w:rsidRPr="001F60D8" w:rsidRDefault="00BC580E" w:rsidP="001F60D8">
            <w:pPr>
              <w:ind w:left="1440"/>
            </w:pPr>
            <w:r w:rsidRPr="001F60D8">
              <w:t>R2-2006720</w:t>
            </w:r>
            <w:r w:rsidRPr="001F60D8">
              <w:tab/>
              <w:t>Paging enhancements to reduce UE power consumption</w:t>
            </w:r>
            <w:r w:rsidRPr="001F60D8">
              <w:tab/>
              <w:t>Intel Corporation</w:t>
            </w:r>
          </w:p>
          <w:p w:rsidR="00BC580E" w:rsidRPr="001F60D8" w:rsidRDefault="00BC580E" w:rsidP="001F60D8">
            <w:pPr>
              <w:ind w:left="1440"/>
            </w:pPr>
            <w:r w:rsidRPr="001F60D8">
              <w:t>R2-2006774</w:t>
            </w:r>
            <w:r w:rsidRPr="001F60D8">
              <w:tab/>
              <w:t>Paging Enhancements to Reduce Unnece</w:t>
            </w:r>
            <w:r w:rsidR="001F60D8">
              <w:t>ssary Paging receptions</w:t>
            </w:r>
            <w:r w:rsidR="001F60D8">
              <w:tab/>
              <w:t xml:space="preserve">Samsung </w:t>
            </w:r>
            <w:r w:rsidR="001F60D8">
              <w:br/>
              <w:t xml:space="preserve">                            </w:t>
            </w:r>
            <w:r w:rsidRPr="001F60D8">
              <w:t>Electronics Co., Ltd</w:t>
            </w:r>
          </w:p>
          <w:p w:rsidR="00BC580E" w:rsidRPr="001F60D8" w:rsidRDefault="00BC580E" w:rsidP="001F60D8">
            <w:pPr>
              <w:ind w:left="1440"/>
            </w:pPr>
            <w:r w:rsidRPr="001F60D8">
              <w:t>R2-2006874</w:t>
            </w:r>
            <w:r w:rsidRPr="001F60D8">
              <w:tab/>
              <w:t>Solutions to reduce unnecessary paging reception</w:t>
            </w:r>
            <w:r w:rsidRPr="001F60D8">
              <w:tab/>
              <w:t>ZTE corporation, Sanechips</w:t>
            </w:r>
            <w:r w:rsidRPr="001F60D8">
              <w:tab/>
            </w:r>
          </w:p>
          <w:p w:rsidR="00BC580E" w:rsidRPr="001F60D8" w:rsidRDefault="00BC580E" w:rsidP="001F60D8">
            <w:pPr>
              <w:ind w:left="1440"/>
            </w:pPr>
            <w:r w:rsidRPr="001F60D8">
              <w:t>R2-2006990</w:t>
            </w:r>
            <w:r w:rsidRPr="001F60D8">
              <w:tab/>
              <w:t>Considerations on paging enhancements for Power saving</w:t>
            </w:r>
            <w:r w:rsidRPr="001F60D8">
              <w:tab/>
              <w:t>CATT</w:t>
            </w:r>
          </w:p>
          <w:p w:rsidR="00BC580E" w:rsidRPr="001F60D8" w:rsidRDefault="00BC580E" w:rsidP="001F60D8">
            <w:pPr>
              <w:ind w:left="1440"/>
            </w:pPr>
            <w:r w:rsidRPr="001F60D8">
              <w:t>R2-2007116</w:t>
            </w:r>
            <w:r w:rsidRPr="001F60D8">
              <w:tab/>
              <w:t>Wakeup and Paging Reception</w:t>
            </w:r>
            <w:r w:rsidRPr="001F60D8">
              <w:tab/>
              <w:t>Apple</w:t>
            </w:r>
          </w:p>
          <w:p w:rsidR="00BC580E" w:rsidRPr="001F60D8" w:rsidRDefault="00BC580E" w:rsidP="001F60D8">
            <w:pPr>
              <w:ind w:left="1440"/>
            </w:pPr>
            <w:r w:rsidRPr="001F60D8">
              <w:t>R2-2007249</w:t>
            </w:r>
            <w:r w:rsidRPr="001F60D8">
              <w:tab/>
              <w:t>Discussion on the UE grouping based solution for idle/inactive-mode UE power saving</w:t>
            </w:r>
            <w:r w:rsidR="001F60D8">
              <w:br/>
              <w:t xml:space="preserve">                            </w:t>
            </w:r>
            <w:r w:rsidRPr="001F60D8">
              <w:t>ITRI</w:t>
            </w:r>
          </w:p>
          <w:p w:rsidR="00BC580E" w:rsidRPr="001F60D8" w:rsidRDefault="00BC580E" w:rsidP="001F60D8">
            <w:pPr>
              <w:ind w:left="1440"/>
            </w:pPr>
            <w:r w:rsidRPr="001F60D8">
              <w:t>R2-2007260</w:t>
            </w:r>
            <w:r w:rsidRPr="001F60D8">
              <w:tab/>
              <w:t>Paging enhancement to reduce unnecessary UE paging receptions</w:t>
            </w:r>
            <w:r w:rsidRPr="001F60D8">
              <w:tab/>
              <w:t>Ericsson</w:t>
            </w:r>
          </w:p>
          <w:p w:rsidR="00BC580E" w:rsidRPr="001F60D8" w:rsidRDefault="00BC580E" w:rsidP="001F60D8">
            <w:pPr>
              <w:ind w:left="1440"/>
            </w:pPr>
            <w:r w:rsidRPr="001F60D8">
              <w:t>R2-2007437</w:t>
            </w:r>
            <w:r w:rsidRPr="001F60D8">
              <w:tab/>
              <w:t>Paging enhancement for idle inactive-mode UE power saving</w:t>
            </w:r>
            <w:r w:rsidRPr="001F60D8">
              <w:tab/>
              <w:t>CMCC</w:t>
            </w:r>
          </w:p>
          <w:p w:rsidR="00BC580E" w:rsidRPr="001F60D8" w:rsidRDefault="00BC580E" w:rsidP="001F60D8">
            <w:pPr>
              <w:ind w:left="1440"/>
            </w:pPr>
            <w:r w:rsidRPr="001F60D8">
              <w:t>R2-2007441</w:t>
            </w:r>
            <w:r w:rsidRPr="001F60D8">
              <w:tab/>
              <w:t>Discussion on paging enhancements</w:t>
            </w:r>
            <w:r w:rsidRPr="001F60D8">
              <w:tab/>
              <w:t>Huawei, HiSilicon</w:t>
            </w:r>
          </w:p>
          <w:p w:rsidR="00BC580E" w:rsidRPr="001F60D8" w:rsidRDefault="00BC580E" w:rsidP="001F60D8">
            <w:pPr>
              <w:ind w:left="1440"/>
            </w:pPr>
            <w:r w:rsidRPr="001F60D8">
              <w:t>R2-2007468</w:t>
            </w:r>
            <w:r w:rsidRPr="001F60D8">
              <w:tab/>
              <w:t>Consideration on Idle/inactive-mode UE power saving</w:t>
            </w:r>
            <w:r w:rsidRPr="001F60D8">
              <w:tab/>
              <w:t>Lenovo, Motorola Mobility</w:t>
            </w:r>
          </w:p>
          <w:p w:rsidR="00BC580E" w:rsidRPr="001F60D8" w:rsidRDefault="00BC580E" w:rsidP="001F60D8">
            <w:pPr>
              <w:ind w:left="1440"/>
            </w:pPr>
            <w:r w:rsidRPr="001F60D8">
              <w:t>R2-2007563</w:t>
            </w:r>
            <w:r w:rsidRPr="001F60D8">
              <w:tab/>
              <w:t>IDLE / INACTIVE mode UE power saving</w:t>
            </w:r>
            <w:r w:rsidRPr="001F60D8">
              <w:tab/>
              <w:t>Nokia, Nokia Shanghai Bell</w:t>
            </w:r>
            <w:r w:rsidRPr="001F60D8">
              <w:tab/>
            </w:r>
          </w:p>
          <w:p w:rsidR="00BC580E" w:rsidRPr="001F60D8" w:rsidRDefault="00BC580E" w:rsidP="001F60D8">
            <w:pPr>
              <w:ind w:left="1440"/>
            </w:pPr>
            <w:r w:rsidRPr="001F60D8">
              <w:t>R2-2007990</w:t>
            </w:r>
            <w:r w:rsidRPr="001F60D8">
              <w:tab/>
              <w:t>Paging enhancement for power saving</w:t>
            </w:r>
            <w:r w:rsidRPr="001F60D8">
              <w:tab/>
              <w:t>LG Electronics Inc.</w:t>
            </w:r>
          </w:p>
          <w:p w:rsidR="00BC580E" w:rsidRPr="00BC580E" w:rsidRDefault="00BC580E" w:rsidP="00BC580E">
            <w:pPr>
              <w:pStyle w:val="BoldComments"/>
              <w:numPr>
                <w:ilvl w:val="1"/>
                <w:numId w:val="35"/>
              </w:numPr>
              <w:rPr>
                <w:rFonts w:ascii="Times New Roman" w:hAnsi="Times New Roman"/>
                <w:szCs w:val="20"/>
              </w:rPr>
            </w:pPr>
            <w:r w:rsidRPr="00BC580E">
              <w:rPr>
                <w:rFonts w:ascii="Times New Roman" w:hAnsi="Times New Roman"/>
                <w:szCs w:val="20"/>
              </w:rPr>
              <w:t>TRS / CSI-RS</w:t>
            </w:r>
          </w:p>
          <w:p w:rsidR="00BC580E" w:rsidRPr="001F60D8" w:rsidRDefault="00BC580E" w:rsidP="001F60D8">
            <w:pPr>
              <w:ind w:left="1440"/>
            </w:pPr>
            <w:r w:rsidRPr="001F60D8">
              <w:t>R2-2007261</w:t>
            </w:r>
            <w:r w:rsidRPr="001F60D8">
              <w:tab/>
              <w:t>Exposure of connected mode TRS occasions to Idle and Inactive mode</w:t>
            </w:r>
            <w:r w:rsidRPr="001F60D8">
              <w:tab/>
            </w:r>
            <w:r w:rsidR="001F60D8">
              <w:t xml:space="preserve">  </w:t>
            </w:r>
            <w:r w:rsidRPr="001F60D8">
              <w:t>Ericsson</w:t>
            </w:r>
          </w:p>
          <w:p w:rsidR="00BC580E" w:rsidRPr="001F60D8" w:rsidRDefault="00BC580E" w:rsidP="001F60D8">
            <w:pPr>
              <w:ind w:left="1440"/>
            </w:pPr>
            <w:r w:rsidRPr="001F60D8">
              <w:t>R2-2007562</w:t>
            </w:r>
            <w:r w:rsidRPr="001F60D8">
              <w:tab/>
              <w:t>Potential TRS/CSI-RS occasion(s)</w:t>
            </w:r>
            <w:r w:rsidRPr="001F60D8">
              <w:tab/>
              <w:t>Nokia, Nokia Shanghai Bell</w:t>
            </w:r>
            <w:r w:rsidRPr="001F60D8">
              <w:tab/>
            </w:r>
            <w:r w:rsidR="001F60D8">
              <w:br/>
            </w:r>
          </w:p>
        </w:tc>
      </w:tr>
    </w:tbl>
    <w:p w:rsidR="00947CFA" w:rsidRPr="00721CF6" w:rsidRDefault="00947CFA" w:rsidP="00947CFA">
      <w:pPr>
        <w:pStyle w:val="NO"/>
        <w:ind w:left="0" w:firstLine="0"/>
        <w:rPr>
          <w:rFonts w:ascii="Arial" w:hAnsi="Arial" w:cs="Arial"/>
          <w:iCs/>
          <w:color w:val="FF0000"/>
        </w:rPr>
      </w:pPr>
    </w:p>
    <w:sectPr w:rsidR="00947CFA" w:rsidRPr="00721CF6" w:rsidSect="006C090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9BB" w:rsidRDefault="00DB49BB">
      <w:r>
        <w:separator/>
      </w:r>
    </w:p>
  </w:endnote>
  <w:endnote w:type="continuationSeparator" w:id="0">
    <w:p w:rsidR="00DB49BB" w:rsidRDefault="00DB4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Yu Gothic Light">
    <w:altName w:val="MS PMincho"/>
    <w:panose1 w:val="00000000000000000000"/>
    <w:charset w:val="80"/>
    <w:family w:val="roman"/>
    <w:notTrueType/>
    <w:pitch w:val="default"/>
  </w:font>
  <w:font w:name="Yu Mincho">
    <w:altName w:val="MS PMincho"/>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DB49B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B49BB">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9BB" w:rsidRDefault="00DB49BB">
      <w:r>
        <w:separator/>
      </w:r>
    </w:p>
  </w:footnote>
  <w:footnote w:type="continuationSeparator" w:id="0">
    <w:p w:rsidR="00DB49BB" w:rsidRDefault="00DB49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BF33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65014A"/>
    <w:multiLevelType w:val="hybridMultilevel"/>
    <w:tmpl w:val="53F4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86C619C"/>
    <w:multiLevelType w:val="hybridMultilevel"/>
    <w:tmpl w:val="F13E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8B0752"/>
    <w:multiLevelType w:val="hybridMultilevel"/>
    <w:tmpl w:val="D070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4024EA9"/>
    <w:multiLevelType w:val="hybridMultilevel"/>
    <w:tmpl w:val="E09C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EAE1D88"/>
    <w:multiLevelType w:val="hybridMultilevel"/>
    <w:tmpl w:val="99C8F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5" w15:restartNumberingAfterBreak="0">
    <w:nsid w:val="5A867F89"/>
    <w:multiLevelType w:val="hybridMultilevel"/>
    <w:tmpl w:val="1E2A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34"/>
  </w:num>
  <w:num w:numId="4">
    <w:abstractNumId w:val="30"/>
  </w:num>
  <w:num w:numId="5">
    <w:abstractNumId w:val="12"/>
  </w:num>
  <w:num w:numId="6">
    <w:abstractNumId w:val="35"/>
  </w:num>
  <w:num w:numId="7">
    <w:abstractNumId w:val="3"/>
  </w:num>
  <w:num w:numId="8">
    <w:abstractNumId w:val="10"/>
  </w:num>
  <w:num w:numId="9">
    <w:abstractNumId w:val="27"/>
  </w:num>
  <w:num w:numId="10">
    <w:abstractNumId w:val="36"/>
  </w:num>
  <w:num w:numId="11">
    <w:abstractNumId w:val="28"/>
  </w:num>
  <w:num w:numId="12">
    <w:abstractNumId w:val="19"/>
  </w:num>
  <w:num w:numId="13">
    <w:abstractNumId w:val="33"/>
  </w:num>
  <w:num w:numId="14">
    <w:abstractNumId w:val="7"/>
  </w:num>
  <w:num w:numId="15">
    <w:abstractNumId w:val="17"/>
  </w:num>
  <w:num w:numId="16">
    <w:abstractNumId w:val="5"/>
  </w:num>
  <w:num w:numId="17">
    <w:abstractNumId w:val="15"/>
  </w:num>
  <w:num w:numId="18">
    <w:abstractNumId w:val="8"/>
  </w:num>
  <w:num w:numId="19">
    <w:abstractNumId w:val="2"/>
  </w:num>
  <w:num w:numId="20">
    <w:abstractNumId w:val="21"/>
  </w:num>
  <w:num w:numId="21">
    <w:abstractNumId w:val="25"/>
  </w:num>
  <w:num w:numId="22">
    <w:abstractNumId w:val="11"/>
  </w:num>
  <w:num w:numId="23">
    <w:abstractNumId w:val="4"/>
  </w:num>
  <w:num w:numId="24">
    <w:abstractNumId w:val="18"/>
  </w:num>
  <w:num w:numId="25">
    <w:abstractNumId w:val="29"/>
  </w:num>
  <w:num w:numId="26">
    <w:abstractNumId w:val="1"/>
  </w:num>
  <w:num w:numId="27">
    <w:abstractNumId w:val="24"/>
  </w:num>
  <w:num w:numId="28">
    <w:abstractNumId w:val="26"/>
  </w:num>
  <w:num w:numId="29">
    <w:abstractNumId w:val="20"/>
  </w:num>
  <w:num w:numId="30">
    <w:abstractNumId w:val="16"/>
    <w:lvlOverride w:ilvl="0"/>
    <w:lvlOverride w:ilvl="1"/>
    <w:lvlOverride w:ilvl="2"/>
    <w:lvlOverride w:ilvl="3"/>
    <w:lvlOverride w:ilvl="4"/>
    <w:lvlOverride w:ilvl="5"/>
    <w:lvlOverride w:ilvl="6"/>
    <w:lvlOverride w:ilvl="7"/>
    <w:lvlOverride w:ilvl="8"/>
  </w:num>
  <w:num w:numId="31">
    <w:abstractNumId w:val="6"/>
    <w:lvlOverride w:ilvl="0"/>
    <w:lvlOverride w:ilvl="1"/>
    <w:lvlOverride w:ilvl="2"/>
    <w:lvlOverride w:ilvl="3"/>
    <w:lvlOverride w:ilvl="4"/>
    <w:lvlOverride w:ilvl="5"/>
    <w:lvlOverride w:ilvl="6"/>
    <w:lvlOverride w:ilvl="7"/>
    <w:lvlOverride w:ilvl="8"/>
  </w:num>
  <w:num w:numId="32">
    <w:abstractNumId w:val="13"/>
    <w:lvlOverride w:ilvl="0"/>
    <w:lvlOverride w:ilvl="1"/>
    <w:lvlOverride w:ilvl="2"/>
    <w:lvlOverride w:ilvl="3"/>
    <w:lvlOverride w:ilvl="4"/>
    <w:lvlOverride w:ilvl="5"/>
    <w:lvlOverride w:ilvl="6"/>
    <w:lvlOverride w:ilvl="7"/>
    <w:lvlOverride w:ilvl="8"/>
  </w:num>
  <w:num w:numId="33">
    <w:abstractNumId w:val="32"/>
    <w:lvlOverride w:ilvl="0"/>
    <w:lvlOverride w:ilvl="1"/>
    <w:lvlOverride w:ilvl="2"/>
    <w:lvlOverride w:ilvl="3"/>
    <w:lvlOverride w:ilvl="4"/>
    <w:lvlOverride w:ilvl="5"/>
    <w:lvlOverride w:ilvl="6"/>
    <w:lvlOverride w:ilvl="7"/>
    <w:lvlOverride w:ilvl="8"/>
  </w:num>
  <w:num w:numId="34">
    <w:abstractNumId w:val="22"/>
    <w:lvlOverride w:ilvl="0"/>
    <w:lvlOverride w:ilvl="1"/>
    <w:lvlOverride w:ilvl="2"/>
    <w:lvlOverride w:ilvl="3"/>
    <w:lvlOverride w:ilvl="4"/>
    <w:lvlOverride w:ilvl="5"/>
    <w:lvlOverride w:ilvl="6"/>
    <w:lvlOverride w:ilvl="7"/>
    <w:lvlOverride w:ilvl="8"/>
  </w:num>
  <w:num w:numId="35">
    <w:abstractNumId w:val="9"/>
  </w:num>
  <w:num w:numId="36">
    <w:abstractNumId w:val="31"/>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60D8"/>
    <w:rsid w:val="00207DC4"/>
    <w:rsid w:val="0022485E"/>
    <w:rsid w:val="00243A99"/>
    <w:rsid w:val="002550E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065E5"/>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4E39"/>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2E49"/>
    <w:rsid w:val="0091408E"/>
    <w:rsid w:val="009378CA"/>
    <w:rsid w:val="00947CFA"/>
    <w:rsid w:val="0095025E"/>
    <w:rsid w:val="00955C4C"/>
    <w:rsid w:val="009829A0"/>
    <w:rsid w:val="00995338"/>
    <w:rsid w:val="00996777"/>
    <w:rsid w:val="009C0BC7"/>
    <w:rsid w:val="009C6592"/>
    <w:rsid w:val="009E209B"/>
    <w:rsid w:val="009F0747"/>
    <w:rsid w:val="00A03514"/>
    <w:rsid w:val="00A17079"/>
    <w:rsid w:val="00A26CB2"/>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580E"/>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49BB"/>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qFormat/>
    <w:rsid w:val="00614E39"/>
    <w:pPr>
      <w:numPr>
        <w:numId w:val="36"/>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rsid w:val="00614E39"/>
    <w:pPr>
      <w:numPr>
        <w:numId w:val="3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2\Docs\R1-2007356.zi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C:\Users\wanshic\OneDrive%20-%20Qualcomm\Documents\Standards\3GPP%20Standards\Meeting%20Documents\TSGR1_102\Docs\R1-2007355.zip"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file:///C:\Users\wanshic\OneDrive%20-%20Qualcomm\Documents\Standards\3GPP%20Standards\Meeting%20Documents\TSGR1_102\Docs\R1-2007419.zip" TargetMode="External"/><Relationship Id="rId4" Type="http://schemas.openxmlformats.org/officeDocument/2006/relationships/webSettings" Target="webSettings.xml"/><Relationship Id="rId9" Type="http://schemas.openxmlformats.org/officeDocument/2006/relationships/hyperlink" Target="file:///C:\Users\wanshic\OneDrive%20-%20Qualcomm\Documents\Standards\3GPP%20Standards\Meeting%20Documents\TSGR1_102\Docs\R1-2007425.zip" TargetMode="External"/><Relationship Id="rId14" Type="http://schemas.openxmlformats.org/officeDocument/2006/relationships/customXml" Target="../customXml/item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322002AB-9605-481F-BAFF-3E45ADC01A91}"/>
</file>

<file path=customXml/itemProps2.xml><?xml version="1.0" encoding="utf-8"?>
<ds:datastoreItem xmlns:ds="http://schemas.openxmlformats.org/officeDocument/2006/customXml" ds:itemID="{652BC4C8-4465-47F0-97F3-B29489B427F9}"/>
</file>

<file path=customXml/itemProps3.xml><?xml version="1.0" encoding="utf-8"?>
<ds:datastoreItem xmlns:ds="http://schemas.openxmlformats.org/officeDocument/2006/customXml" ds:itemID="{0C205A31-3006-4610-A522-9503A9429741}"/>
</file>

<file path=docProps/app.xml><?xml version="1.0" encoding="utf-8"?>
<Properties xmlns="http://schemas.openxmlformats.org/officeDocument/2006/extended-properties" xmlns:vt="http://schemas.openxmlformats.org/officeDocument/2006/docPropsVTypes">
  <Template>3gpp_70</Template>
  <TotalTime>493</TotalTime>
  <Pages>12</Pages>
  <Words>3858</Words>
  <Characters>21996</Characters>
  <Application>Microsoft Office Word</Application>
  <DocSecurity>0</DocSecurity>
  <Lines>183</Lines>
  <Paragraphs>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25803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MediaTek</cp:lastModifiedBy>
  <cp:revision>8</cp:revision>
  <dcterms:created xsi:type="dcterms:W3CDTF">2020-09-06T16:10:00Z</dcterms:created>
  <dcterms:modified xsi:type="dcterms:W3CDTF">2020-09-07T00:39:00Z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